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0E01D" w14:textId="73AB495A" w:rsidR="005669F9" w:rsidRPr="00EF094C" w:rsidRDefault="005669F9" w:rsidP="00655B35">
      <w:pPr>
        <w:pStyle w:val="Naslovobrazca"/>
      </w:pPr>
      <w:bookmarkStart w:id="0" w:name="_Toc129171970"/>
      <w:bookmarkStart w:id="1" w:name="_Toc129679701"/>
      <w:bookmarkStart w:id="2" w:name="_Toc157170587"/>
      <w:r w:rsidRPr="00EF094C">
        <w:t>PODATKI O GOSPODARSKEM SUBJEKTU</w:t>
      </w:r>
      <w:bookmarkEnd w:id="0"/>
      <w:bookmarkEnd w:id="1"/>
      <w:bookmarkEnd w:id="2"/>
    </w:p>
    <w:p w14:paraId="11229A65" w14:textId="77777777" w:rsidR="005669F9" w:rsidRDefault="005669F9" w:rsidP="005669F9">
      <w:pPr>
        <w:pStyle w:val="Brezrazmikov"/>
        <w:jc w:val="center"/>
      </w:pPr>
      <w:r>
        <w:t>v postopku oddaje javnega naročila</w:t>
      </w:r>
    </w:p>
    <w:p w14:paraId="227093B5" w14:textId="77777777" w:rsidR="00591934" w:rsidRDefault="00591934" w:rsidP="00E44E46">
      <w:pPr>
        <w:pStyle w:val="Brezrazmikov"/>
        <w:jc w:val="center"/>
        <w:rPr>
          <w:b/>
          <w:bCs/>
        </w:rPr>
      </w:pPr>
      <w:r w:rsidRPr="00591934">
        <w:rPr>
          <w:b/>
          <w:bCs/>
        </w:rPr>
        <w:t xml:space="preserve">DOBAVA OPREME V OKVIRU REKONSTRUKCIJE IN PRIZIDAVE </w:t>
      </w:r>
    </w:p>
    <w:p w14:paraId="55EA301E" w14:textId="62744B10" w:rsidR="005D64C3" w:rsidRDefault="00591934" w:rsidP="00E44E46">
      <w:pPr>
        <w:pStyle w:val="Brezrazmikov"/>
        <w:jc w:val="center"/>
      </w:pPr>
      <w:r w:rsidRPr="00591934">
        <w:rPr>
          <w:b/>
          <w:bCs/>
        </w:rPr>
        <w:t>VRTCA SPODNJI DUPLEK (blago)</w:t>
      </w:r>
    </w:p>
    <w:p w14:paraId="76F4FB90" w14:textId="77777777" w:rsidR="00E44E46" w:rsidRDefault="00E44E46" w:rsidP="005669F9">
      <w:pPr>
        <w:pStyle w:val="Brezrazmikov"/>
      </w:pPr>
    </w:p>
    <w:p w14:paraId="343A9D2C" w14:textId="1B7BC9AF" w:rsidR="005669F9" w:rsidRDefault="005669F9" w:rsidP="005669F9">
      <w:pPr>
        <w:pStyle w:val="Brezrazmikov"/>
      </w:pPr>
      <w:r>
        <w:t>V ponudbi nastopamo kot:</w:t>
      </w:r>
    </w:p>
    <w:p w14:paraId="47AC73A1" w14:textId="77777777" w:rsidR="005669F9" w:rsidRDefault="00000000" w:rsidP="005669F9">
      <w:pPr>
        <w:pStyle w:val="Brezrazmikov"/>
      </w:pPr>
      <w:sdt>
        <w:sdtPr>
          <w:id w:val="-860813328"/>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w:t>
      </w:r>
      <w:r w:rsidR="005669F9" w:rsidRPr="008B6B2D">
        <w:t>samostojni ponudnik</w:t>
      </w:r>
      <w:r w:rsidR="005669F9">
        <w:t>;</w:t>
      </w:r>
    </w:p>
    <w:p w14:paraId="3DDCCEBD" w14:textId="77777777" w:rsidR="005669F9" w:rsidRDefault="00000000" w:rsidP="005669F9">
      <w:pPr>
        <w:pStyle w:val="Brezrazmikov"/>
      </w:pPr>
      <w:sdt>
        <w:sdtPr>
          <w:id w:val="477189552"/>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vodilni ponudnik oz. vodilni partner v skupini ponudnikov;</w:t>
      </w:r>
    </w:p>
    <w:p w14:paraId="5AF40E09" w14:textId="77777777" w:rsidR="005669F9" w:rsidRDefault="00000000" w:rsidP="005669F9">
      <w:pPr>
        <w:pStyle w:val="Brezrazmikov"/>
      </w:pPr>
      <w:sdt>
        <w:sdtPr>
          <w:id w:val="-1363737701"/>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w:t>
      </w:r>
    </w:p>
    <w:p w14:paraId="5FCB6641" w14:textId="77777777" w:rsidR="005669F9" w:rsidRDefault="00000000" w:rsidP="005669F9">
      <w:pPr>
        <w:pStyle w:val="Brezrazmikov"/>
      </w:pPr>
      <w:sdt>
        <w:sdtPr>
          <w:id w:val="70476497"/>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 s podizvajalci;</w:t>
      </w:r>
    </w:p>
    <w:p w14:paraId="191EB68A" w14:textId="77777777" w:rsidR="005669F9" w:rsidRDefault="00000000" w:rsidP="005669F9">
      <w:pPr>
        <w:pStyle w:val="Brezrazmikov"/>
      </w:pPr>
      <w:sdt>
        <w:sdtPr>
          <w:id w:val="1408808500"/>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podizvajalec ponudnika/partnerja v skupini ponudnikov: </w:t>
      </w:r>
      <w:sdt>
        <w:sdtPr>
          <w:rPr>
            <w:vanish/>
          </w:rPr>
          <w:alias w:val="Vpišite ime vašega glavnega izvajalca"/>
          <w:tag w:val="Vpišite ime vašega glavnega izvajalca"/>
          <w:id w:val="1255408024"/>
          <w:placeholder>
            <w:docPart w:val="BB9A50D600444DF1A82F1C337B5E0037"/>
          </w:placeholder>
          <w:showingPlcHdr/>
          <w:text/>
        </w:sdtPr>
        <w:sdtEndPr>
          <w:rPr>
            <w:vanish w:val="0"/>
          </w:rPr>
        </w:sdtEndPr>
        <w:sdtContent>
          <w:r w:rsidR="005669F9" w:rsidRPr="00F633CC">
            <w:rPr>
              <w:color w:val="808080" w:themeColor="background1" w:themeShade="80"/>
            </w:rPr>
            <w:t>Vpiši</w:t>
          </w:r>
          <w:r w:rsidR="005669F9">
            <w:rPr>
              <w:color w:val="808080" w:themeColor="background1" w:themeShade="80"/>
            </w:rPr>
            <w:t>te</w:t>
          </w:r>
          <w:r w:rsidR="005669F9" w:rsidRPr="00F633CC">
            <w:rPr>
              <w:color w:val="808080" w:themeColor="background1" w:themeShade="80"/>
            </w:rPr>
            <w:t xml:space="preserve"> naziv</w:t>
          </w:r>
        </w:sdtContent>
      </w:sdt>
      <w:r w:rsidR="005669F9">
        <w:t xml:space="preserve">. </w:t>
      </w:r>
    </w:p>
    <w:p w14:paraId="4A4D8753" w14:textId="77777777" w:rsidR="005669F9" w:rsidRDefault="005669F9" w:rsidP="005669F9">
      <w:pPr>
        <w:pStyle w:val="Brezrazmikov"/>
      </w:pPr>
    </w:p>
    <w:tbl>
      <w:tblPr>
        <w:tblStyle w:val="Tabelasvetlamrea1poudarek3"/>
        <w:tblW w:w="4854" w:type="pct"/>
        <w:tblLook w:val="0400" w:firstRow="0" w:lastRow="0" w:firstColumn="0" w:lastColumn="0" w:noHBand="0" w:noVBand="1"/>
      </w:tblPr>
      <w:tblGrid>
        <w:gridCol w:w="1128"/>
        <w:gridCol w:w="852"/>
        <w:gridCol w:w="567"/>
        <w:gridCol w:w="424"/>
        <w:gridCol w:w="567"/>
        <w:gridCol w:w="284"/>
        <w:gridCol w:w="5954"/>
      </w:tblGrid>
      <w:tr w:rsidR="005669F9" w14:paraId="26AADE89" w14:textId="77777777" w:rsidTr="00FC0E33">
        <w:tc>
          <w:tcPr>
            <w:tcW w:w="1013" w:type="pct"/>
            <w:gridSpan w:val="2"/>
            <w:vAlign w:val="center"/>
          </w:tcPr>
          <w:p w14:paraId="1B4D6807" w14:textId="77777777" w:rsidR="005669F9" w:rsidRPr="008B6B2D" w:rsidRDefault="005669F9" w:rsidP="00FC0E33">
            <w:pPr>
              <w:pStyle w:val="Brezrazmikov"/>
            </w:pPr>
            <w:r w:rsidRPr="008B6B2D">
              <w:t>Firma / ime</w:t>
            </w:r>
            <w:r>
              <w:t>:</w:t>
            </w:r>
          </w:p>
        </w:tc>
        <w:sdt>
          <w:sdtPr>
            <w:id w:val="2049100584"/>
            <w:placeholder>
              <w:docPart w:val="32BBFD065782403F85CBA77D719293D0"/>
            </w:placeholder>
            <w:showingPlcHdr/>
            <w:text/>
          </w:sdtPr>
          <w:sdtContent>
            <w:tc>
              <w:tcPr>
                <w:tcW w:w="3987" w:type="pct"/>
                <w:gridSpan w:val="5"/>
                <w:vAlign w:val="center"/>
              </w:tcPr>
              <w:p w14:paraId="039C851A" w14:textId="77777777" w:rsidR="005669F9" w:rsidRDefault="005669F9" w:rsidP="00FC0E33">
                <w:pPr>
                  <w:pStyle w:val="Brezrazmikov"/>
                </w:pPr>
                <w:r>
                  <w:rPr>
                    <w:rStyle w:val="Besedilooznabemesta"/>
                  </w:rPr>
                  <w:t>Vpišite podatek</w:t>
                </w:r>
              </w:p>
            </w:tc>
          </w:sdtContent>
        </w:sdt>
      </w:tr>
      <w:tr w:rsidR="005669F9" w14:paraId="06788E65" w14:textId="77777777" w:rsidTr="00FC0E33">
        <w:tc>
          <w:tcPr>
            <w:tcW w:w="1013" w:type="pct"/>
            <w:gridSpan w:val="2"/>
            <w:vAlign w:val="center"/>
          </w:tcPr>
          <w:p w14:paraId="0427E811" w14:textId="77777777" w:rsidR="005669F9" w:rsidRPr="003F329A" w:rsidRDefault="005669F9" w:rsidP="00FC0E33">
            <w:pPr>
              <w:pStyle w:val="Brezrazmikov"/>
            </w:pPr>
            <w:r w:rsidRPr="007B1F25">
              <w:rPr>
                <w:lang w:val="x-none"/>
              </w:rPr>
              <w:t>Naslov</w:t>
            </w:r>
            <w:r>
              <w:t>:</w:t>
            </w:r>
          </w:p>
        </w:tc>
        <w:sdt>
          <w:sdtPr>
            <w:id w:val="1493213807"/>
            <w:placeholder>
              <w:docPart w:val="4F075DEA84704A31B857FDACF434C20B"/>
            </w:placeholder>
            <w:showingPlcHdr/>
            <w:text/>
          </w:sdtPr>
          <w:sdtContent>
            <w:tc>
              <w:tcPr>
                <w:tcW w:w="3987" w:type="pct"/>
                <w:gridSpan w:val="5"/>
                <w:vAlign w:val="center"/>
              </w:tcPr>
              <w:p w14:paraId="09FE93CB" w14:textId="77777777" w:rsidR="005669F9" w:rsidRDefault="005669F9" w:rsidP="00FC0E33">
                <w:pPr>
                  <w:pStyle w:val="Brezrazmikov"/>
                </w:pPr>
                <w:r>
                  <w:rPr>
                    <w:rStyle w:val="Besedilooznabemesta"/>
                  </w:rPr>
                  <w:t>Vpišite podatek</w:t>
                </w:r>
              </w:p>
            </w:tc>
          </w:sdtContent>
        </w:sdt>
      </w:tr>
      <w:tr w:rsidR="00154D8F" w14:paraId="07B958B6" w14:textId="77777777" w:rsidTr="00FC0E33">
        <w:tc>
          <w:tcPr>
            <w:tcW w:w="1013" w:type="pct"/>
            <w:gridSpan w:val="2"/>
            <w:vAlign w:val="center"/>
          </w:tcPr>
          <w:p w14:paraId="61E6E6D3" w14:textId="5FBF663B" w:rsidR="00154D8F" w:rsidRPr="00154D8F" w:rsidRDefault="00154D8F" w:rsidP="00FC0E33">
            <w:pPr>
              <w:pStyle w:val="Brezrazmikov"/>
            </w:pPr>
            <w:r>
              <w:t>Regija:</w:t>
            </w:r>
          </w:p>
        </w:tc>
        <w:sdt>
          <w:sdtPr>
            <w:id w:val="-676723616"/>
            <w:placeholder>
              <w:docPart w:val="C1B5AF07D5F54ED09CF51E74791DC2FB"/>
            </w:placeholder>
            <w:showingPlcHdr/>
            <w:text/>
          </w:sdtPr>
          <w:sdtContent>
            <w:tc>
              <w:tcPr>
                <w:tcW w:w="3987" w:type="pct"/>
                <w:gridSpan w:val="5"/>
                <w:vAlign w:val="center"/>
              </w:tcPr>
              <w:p w14:paraId="72321E17" w14:textId="13D95C21" w:rsidR="00154D8F" w:rsidRDefault="00154D8F" w:rsidP="00FC0E33">
                <w:pPr>
                  <w:pStyle w:val="Brezrazmikov"/>
                </w:pPr>
                <w:r>
                  <w:rPr>
                    <w:rStyle w:val="Besedilooznabemesta"/>
                  </w:rPr>
                  <w:t>Vpišite podatek</w:t>
                </w:r>
              </w:p>
            </w:tc>
          </w:sdtContent>
        </w:sdt>
      </w:tr>
      <w:tr w:rsidR="005669F9" w14:paraId="53DD88D0" w14:textId="77777777" w:rsidTr="00FC0E33">
        <w:tc>
          <w:tcPr>
            <w:tcW w:w="1013" w:type="pct"/>
            <w:gridSpan w:val="2"/>
            <w:vAlign w:val="center"/>
          </w:tcPr>
          <w:p w14:paraId="59FB5C48" w14:textId="77777777" w:rsidR="005669F9" w:rsidRPr="003F329A" w:rsidRDefault="005669F9" w:rsidP="00FC0E33">
            <w:pPr>
              <w:pStyle w:val="Brezrazmikov"/>
            </w:pPr>
            <w:r w:rsidRPr="007B1F25">
              <w:rPr>
                <w:lang w:val="x-none"/>
              </w:rPr>
              <w:t xml:space="preserve">Matična številka </w:t>
            </w:r>
            <w:r>
              <w:t>:</w:t>
            </w:r>
          </w:p>
        </w:tc>
        <w:sdt>
          <w:sdtPr>
            <w:id w:val="439033546"/>
            <w:placeholder>
              <w:docPart w:val="A2D4C9B139E94A8BBA8641BBE5FF00A0"/>
            </w:placeholder>
            <w:showingPlcHdr/>
            <w:text/>
          </w:sdtPr>
          <w:sdtContent>
            <w:tc>
              <w:tcPr>
                <w:tcW w:w="3987" w:type="pct"/>
                <w:gridSpan w:val="5"/>
                <w:vAlign w:val="center"/>
              </w:tcPr>
              <w:p w14:paraId="1B101AB6" w14:textId="77777777" w:rsidR="005669F9" w:rsidRPr="00386119" w:rsidRDefault="005669F9" w:rsidP="00FC0E33">
                <w:pPr>
                  <w:pStyle w:val="Brezrazmikov"/>
                </w:pPr>
                <w:r>
                  <w:rPr>
                    <w:rStyle w:val="Besedilooznabemesta"/>
                  </w:rPr>
                  <w:t>Vpišite podatek</w:t>
                </w:r>
              </w:p>
            </w:tc>
          </w:sdtContent>
        </w:sdt>
      </w:tr>
      <w:tr w:rsidR="005669F9" w14:paraId="4A1944B9" w14:textId="77777777" w:rsidTr="00FC0E33">
        <w:tc>
          <w:tcPr>
            <w:tcW w:w="1013" w:type="pct"/>
            <w:gridSpan w:val="2"/>
            <w:vAlign w:val="center"/>
          </w:tcPr>
          <w:p w14:paraId="74D68573" w14:textId="77777777" w:rsidR="005669F9" w:rsidRPr="003F329A" w:rsidRDefault="005669F9" w:rsidP="00FC0E33">
            <w:pPr>
              <w:pStyle w:val="Brezrazmikov"/>
            </w:pPr>
            <w:r>
              <w:t xml:space="preserve">ID </w:t>
            </w:r>
            <w:r w:rsidRPr="007B1F25">
              <w:rPr>
                <w:lang w:val="x-none"/>
              </w:rPr>
              <w:t>za DDV</w:t>
            </w:r>
            <w:r>
              <w:t>:</w:t>
            </w:r>
          </w:p>
        </w:tc>
        <w:sdt>
          <w:sdtPr>
            <w:id w:val="1653175044"/>
            <w:placeholder>
              <w:docPart w:val="71308CB04E634B4E8FC84E625AB69602"/>
            </w:placeholder>
            <w:showingPlcHdr/>
            <w:text/>
          </w:sdtPr>
          <w:sdtContent>
            <w:tc>
              <w:tcPr>
                <w:tcW w:w="3987" w:type="pct"/>
                <w:gridSpan w:val="5"/>
                <w:vAlign w:val="center"/>
              </w:tcPr>
              <w:p w14:paraId="64CA9093" w14:textId="77777777" w:rsidR="005669F9" w:rsidRDefault="005669F9" w:rsidP="00FC0E33">
                <w:pPr>
                  <w:pStyle w:val="Brezrazmikov"/>
                </w:pPr>
                <w:r>
                  <w:rPr>
                    <w:rStyle w:val="Besedilooznabemesta"/>
                  </w:rPr>
                  <w:t>Vpišite podatek</w:t>
                </w:r>
              </w:p>
            </w:tc>
          </w:sdtContent>
        </w:sdt>
      </w:tr>
      <w:tr w:rsidR="005669F9" w14:paraId="4EBF1688" w14:textId="77777777" w:rsidTr="00FC0E33">
        <w:tc>
          <w:tcPr>
            <w:tcW w:w="1013" w:type="pct"/>
            <w:gridSpan w:val="2"/>
            <w:vAlign w:val="center"/>
          </w:tcPr>
          <w:p w14:paraId="466E4792" w14:textId="76B4C668" w:rsidR="005669F9" w:rsidRPr="007B1F25" w:rsidRDefault="005669F9" w:rsidP="00FC0E33">
            <w:pPr>
              <w:pStyle w:val="Brezrazmikov"/>
              <w:rPr>
                <w:lang w:val="x-none"/>
              </w:rPr>
            </w:pPr>
            <w:r>
              <w:t>IBAN:</w:t>
            </w:r>
          </w:p>
        </w:tc>
        <w:sdt>
          <w:sdtPr>
            <w:id w:val="1326938537"/>
            <w:placeholder>
              <w:docPart w:val="852DA5B421B34CBFBFB2DCD2F129EDC7"/>
            </w:placeholder>
            <w:showingPlcHdr/>
            <w:text/>
          </w:sdtPr>
          <w:sdtContent>
            <w:tc>
              <w:tcPr>
                <w:tcW w:w="3987" w:type="pct"/>
                <w:gridSpan w:val="5"/>
                <w:vAlign w:val="center"/>
              </w:tcPr>
              <w:p w14:paraId="0FBC8821" w14:textId="6CA28748" w:rsidR="005669F9" w:rsidRDefault="009F2255" w:rsidP="00FC0E33">
                <w:pPr>
                  <w:pStyle w:val="Brezrazmikov"/>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tc>
          </w:sdtContent>
        </w:sdt>
      </w:tr>
      <w:tr w:rsidR="00E44E46" w:rsidRPr="00C96504" w14:paraId="3822C2F6" w14:textId="77777777" w:rsidTr="00FC0E33">
        <w:tc>
          <w:tcPr>
            <w:tcW w:w="1013" w:type="pct"/>
            <w:gridSpan w:val="2"/>
            <w:vAlign w:val="center"/>
          </w:tcPr>
          <w:p w14:paraId="3501B715" w14:textId="45FD583B" w:rsidR="00E44E46" w:rsidRPr="00C96504" w:rsidRDefault="00E44E46" w:rsidP="00FC0E33">
            <w:pPr>
              <w:pStyle w:val="Brezrazmikov"/>
            </w:pPr>
            <w:r w:rsidRPr="00C96504">
              <w:t>Velikost:</w:t>
            </w:r>
          </w:p>
        </w:tc>
        <w:sdt>
          <w:sdtPr>
            <w:id w:val="-761686771"/>
            <w:placeholder>
              <w:docPart w:val="A9FA7A6EBBC24F70A03DD508A57D2E98"/>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5"/>
                <w:vAlign w:val="center"/>
              </w:tcPr>
              <w:p w14:paraId="1DD965CA" w14:textId="08FC3EE5" w:rsidR="00E44E46" w:rsidRPr="00C96504" w:rsidRDefault="009F2255" w:rsidP="00FC0E33">
                <w:pPr>
                  <w:pStyle w:val="Brezrazmikov"/>
                </w:pPr>
                <w:r w:rsidRPr="004341D5">
                  <w:rPr>
                    <w:rStyle w:val="Besedilooznabemesta"/>
                  </w:rPr>
                  <w:t>Izberite element</w:t>
                </w:r>
              </w:p>
            </w:tc>
          </w:sdtContent>
        </w:sdt>
      </w:tr>
      <w:tr w:rsidR="00E44E46" w:rsidRPr="00C96504" w14:paraId="1FBF185D" w14:textId="77777777" w:rsidTr="00C96504">
        <w:tc>
          <w:tcPr>
            <w:tcW w:w="1303" w:type="pct"/>
            <w:gridSpan w:val="3"/>
            <w:vAlign w:val="center"/>
          </w:tcPr>
          <w:p w14:paraId="45A5C77A" w14:textId="00779DAC" w:rsidR="00E44E46" w:rsidRPr="00C96504" w:rsidRDefault="00E44E46" w:rsidP="00FC0E33">
            <w:pPr>
              <w:pStyle w:val="Brezrazmikov"/>
            </w:pPr>
            <w:r w:rsidRPr="00C96504">
              <w:t>Registrirana dejavnost:</w:t>
            </w:r>
          </w:p>
        </w:tc>
        <w:sdt>
          <w:sdtPr>
            <w:id w:val="-67038864"/>
            <w:placeholder>
              <w:docPart w:val="4B437CEAA59B4442966367DD7E1B426A"/>
            </w:placeholder>
            <w:showingPlcHdr/>
            <w:text/>
          </w:sdtPr>
          <w:sdtContent>
            <w:tc>
              <w:tcPr>
                <w:tcW w:w="3697" w:type="pct"/>
                <w:gridSpan w:val="4"/>
                <w:vAlign w:val="center"/>
              </w:tcPr>
              <w:p w14:paraId="03E26811" w14:textId="11FBEE93" w:rsidR="00E44E46" w:rsidRPr="00C96504" w:rsidRDefault="00C96504" w:rsidP="00FC0E33">
                <w:pPr>
                  <w:pStyle w:val="Brezrazmikov"/>
                </w:pPr>
                <w:r w:rsidRPr="00C96504">
                  <w:rPr>
                    <w:color w:val="808080" w:themeColor="background1" w:themeShade="80"/>
                  </w:rPr>
                  <w:t>Vpi</w:t>
                </w:r>
                <w:r w:rsidR="009F2255">
                  <w:rPr>
                    <w:color w:val="808080" w:themeColor="background1" w:themeShade="80"/>
                  </w:rPr>
                  <w:t>šite</w:t>
                </w:r>
                <w:r w:rsidRPr="00C96504">
                  <w:rPr>
                    <w:color w:val="808080" w:themeColor="background1" w:themeShade="80"/>
                  </w:rPr>
                  <w:t xml:space="preserve"> dejavnost, relevantno za predmet tega javnega naročila</w:t>
                </w:r>
              </w:p>
            </w:tc>
          </w:sdtContent>
        </w:sdt>
      </w:tr>
      <w:tr w:rsidR="005669F9" w:rsidRPr="00C96504" w14:paraId="5E945F75" w14:textId="77777777" w:rsidTr="00FC0E33">
        <w:tc>
          <w:tcPr>
            <w:tcW w:w="1810" w:type="pct"/>
            <w:gridSpan w:val="5"/>
            <w:vAlign w:val="center"/>
          </w:tcPr>
          <w:p w14:paraId="13D03042" w14:textId="77777777" w:rsidR="005669F9" w:rsidRPr="00C96504" w:rsidRDefault="005669F9" w:rsidP="00FC0E33">
            <w:pPr>
              <w:pStyle w:val="Brezrazmikov"/>
            </w:pPr>
            <w:r w:rsidRPr="00C96504">
              <w:t>Zakoniti zastopnik:</w:t>
            </w:r>
          </w:p>
        </w:tc>
        <w:sdt>
          <w:sdtPr>
            <w:id w:val="-324819242"/>
            <w:placeholder>
              <w:docPart w:val="B05318986FFE4CB083843EE941C5EBB7"/>
            </w:placeholder>
            <w:showingPlcHdr/>
            <w:text/>
          </w:sdtPr>
          <w:sdtContent>
            <w:tc>
              <w:tcPr>
                <w:tcW w:w="3190" w:type="pct"/>
                <w:gridSpan w:val="2"/>
                <w:vAlign w:val="center"/>
              </w:tcPr>
              <w:p w14:paraId="34D80714" w14:textId="77777777" w:rsidR="005669F9" w:rsidRPr="00C96504" w:rsidRDefault="005669F9" w:rsidP="00FC0E33">
                <w:pPr>
                  <w:pStyle w:val="Brezrazmikov"/>
                </w:pPr>
                <w:r w:rsidRPr="00C96504">
                  <w:rPr>
                    <w:rStyle w:val="Besedilooznabemesta"/>
                  </w:rPr>
                  <w:t>Vpišite ime in priimek</w:t>
                </w:r>
              </w:p>
            </w:tc>
          </w:sdtContent>
        </w:sdt>
      </w:tr>
      <w:tr w:rsidR="009F2255" w:rsidRPr="00C96504" w14:paraId="3B79A2F9" w14:textId="77777777" w:rsidTr="005923B4">
        <w:tc>
          <w:tcPr>
            <w:tcW w:w="1810" w:type="pct"/>
            <w:gridSpan w:val="5"/>
            <w:vAlign w:val="center"/>
          </w:tcPr>
          <w:p w14:paraId="12FEF141" w14:textId="77777777" w:rsidR="009F2255" w:rsidRPr="00C96504" w:rsidRDefault="009F2255" w:rsidP="005923B4">
            <w:pPr>
              <w:pStyle w:val="Brezrazmikov"/>
              <w:jc w:val="left"/>
            </w:pPr>
            <w:r w:rsidRPr="00C96504">
              <w:t>Pooblaščena oseba za vročanje</w:t>
            </w:r>
            <w:r w:rsidRPr="00C96504">
              <w:rPr>
                <w:rStyle w:val="Sprotnaopomba-sklic"/>
              </w:rPr>
              <w:footnoteReference w:id="1"/>
            </w:r>
            <w:r w:rsidRPr="00C96504">
              <w:t xml:space="preserve">: </w:t>
            </w:r>
          </w:p>
        </w:tc>
        <w:sdt>
          <w:sdtPr>
            <w:id w:val="-968814921"/>
            <w:placeholder>
              <w:docPart w:val="A22E7298EE89436D9434F2EFF30F3FB0"/>
            </w:placeholder>
            <w:showingPlcHdr/>
            <w:text/>
          </w:sdtPr>
          <w:sdtContent>
            <w:tc>
              <w:tcPr>
                <w:tcW w:w="3190" w:type="pct"/>
                <w:gridSpan w:val="2"/>
                <w:vAlign w:val="center"/>
              </w:tcPr>
              <w:p w14:paraId="597A14B7" w14:textId="77777777" w:rsidR="009F2255" w:rsidRPr="00C96504" w:rsidRDefault="009F2255" w:rsidP="005923B4">
                <w:pPr>
                  <w:pStyle w:val="Brezrazmikov"/>
                </w:pPr>
                <w:r w:rsidRPr="00C96504">
                  <w:rPr>
                    <w:rStyle w:val="Besedilooznabemesta"/>
                  </w:rPr>
                  <w:t>Vpišite ime in priimek</w:t>
                </w:r>
              </w:p>
            </w:tc>
          </w:sdtContent>
        </w:sdt>
      </w:tr>
      <w:tr w:rsidR="005669F9" w:rsidRPr="00C96504" w14:paraId="170DDBA2" w14:textId="77777777" w:rsidTr="00FC0E33">
        <w:tc>
          <w:tcPr>
            <w:tcW w:w="1810" w:type="pct"/>
            <w:gridSpan w:val="5"/>
            <w:vAlign w:val="center"/>
          </w:tcPr>
          <w:p w14:paraId="7D1EF97F" w14:textId="6D990D7D" w:rsidR="005669F9" w:rsidRPr="00C96504" w:rsidRDefault="005669F9" w:rsidP="00FC0E33">
            <w:pPr>
              <w:pStyle w:val="Brezrazmikov"/>
            </w:pPr>
            <w:r w:rsidRPr="00C96504">
              <w:t xml:space="preserve">Podpisnik </w:t>
            </w:r>
            <w:bookmarkStart w:id="3" w:name="_Ref129677675"/>
            <w:r w:rsidR="009F2255">
              <w:t>pogodbe</w:t>
            </w:r>
            <w:r w:rsidRPr="00C96504">
              <w:rPr>
                <w:rStyle w:val="Sprotnaopomba-sklic"/>
              </w:rPr>
              <w:footnoteReference w:id="2"/>
            </w:r>
            <w:bookmarkEnd w:id="3"/>
            <w:r w:rsidRPr="00C96504">
              <w:t>:</w:t>
            </w:r>
          </w:p>
        </w:tc>
        <w:sdt>
          <w:sdtPr>
            <w:id w:val="-405449902"/>
            <w:placeholder>
              <w:docPart w:val="C5D70BB75C814103B98E9F7F283947FB"/>
            </w:placeholder>
            <w:showingPlcHdr/>
            <w:text/>
          </w:sdtPr>
          <w:sdtContent>
            <w:tc>
              <w:tcPr>
                <w:tcW w:w="3190" w:type="pct"/>
                <w:gridSpan w:val="2"/>
                <w:vAlign w:val="center"/>
              </w:tcPr>
              <w:p w14:paraId="28566FDB" w14:textId="6CFAF102" w:rsidR="005669F9" w:rsidRPr="00C96504" w:rsidRDefault="005669F9" w:rsidP="00FC0E33">
                <w:pPr>
                  <w:pStyle w:val="Brezrazmikov"/>
                </w:pPr>
                <w:r w:rsidRPr="00C96504">
                  <w:rPr>
                    <w:rStyle w:val="Besedilooznabemesta"/>
                  </w:rPr>
                  <w:t>Vpišite ime in priimek</w:t>
                </w:r>
              </w:p>
            </w:tc>
          </w:sdtContent>
        </w:sdt>
      </w:tr>
      <w:tr w:rsidR="005669F9" w:rsidRPr="00C96504" w14:paraId="2845788A" w14:textId="77777777" w:rsidTr="00FC0E33">
        <w:tc>
          <w:tcPr>
            <w:tcW w:w="1810" w:type="pct"/>
            <w:gridSpan w:val="5"/>
            <w:vAlign w:val="center"/>
          </w:tcPr>
          <w:p w14:paraId="2055AEC2" w14:textId="4D280F5D" w:rsidR="005669F9" w:rsidRPr="00C96504" w:rsidRDefault="005669F9" w:rsidP="00FC0E33">
            <w:pPr>
              <w:pStyle w:val="Brezrazmikov"/>
              <w:jc w:val="left"/>
            </w:pPr>
            <w:r w:rsidRPr="00C96504">
              <w:t xml:space="preserve">Skrbnik </w:t>
            </w:r>
            <w:r w:rsidR="009F2255">
              <w:t>pogodbe</w:t>
            </w:r>
            <w:r w:rsidR="00DD0F10">
              <w:rPr>
                <w:vertAlign w:val="superscript"/>
              </w:rPr>
              <w:t>2</w:t>
            </w:r>
            <w:r w:rsidRPr="00C96504">
              <w:t>:</w:t>
            </w:r>
          </w:p>
        </w:tc>
        <w:sdt>
          <w:sdtPr>
            <w:id w:val="-1251801585"/>
            <w:placeholder>
              <w:docPart w:val="677EBCDBD8FD48CC9E3E31C7B5A58175"/>
            </w:placeholder>
            <w:showingPlcHdr/>
            <w:text/>
          </w:sdtPr>
          <w:sdtContent>
            <w:tc>
              <w:tcPr>
                <w:tcW w:w="3190" w:type="pct"/>
                <w:gridSpan w:val="2"/>
                <w:vAlign w:val="center"/>
              </w:tcPr>
              <w:p w14:paraId="121E1CD9" w14:textId="77777777" w:rsidR="005669F9" w:rsidRPr="00C96504" w:rsidRDefault="005669F9" w:rsidP="00FC0E33">
                <w:pPr>
                  <w:pStyle w:val="Brezrazmikov"/>
                </w:pPr>
                <w:r w:rsidRPr="00C96504">
                  <w:rPr>
                    <w:rStyle w:val="Besedilooznabemesta"/>
                  </w:rPr>
                  <w:t>Vpišite ime in priimek</w:t>
                </w:r>
              </w:p>
            </w:tc>
          </w:sdtContent>
        </w:sdt>
      </w:tr>
      <w:tr w:rsidR="005669F9" w:rsidRPr="00C96504" w14:paraId="317F7FE4" w14:textId="77777777" w:rsidTr="00FC0E33">
        <w:tc>
          <w:tcPr>
            <w:tcW w:w="1520" w:type="pct"/>
            <w:gridSpan w:val="4"/>
            <w:vAlign w:val="center"/>
          </w:tcPr>
          <w:p w14:paraId="0C2E1975" w14:textId="45F79AE7" w:rsidR="005669F9" w:rsidRPr="00C96504" w:rsidRDefault="005669F9" w:rsidP="00FC0E33">
            <w:pPr>
              <w:pStyle w:val="Brezrazmikov"/>
              <w:jc w:val="left"/>
            </w:pPr>
            <w:r w:rsidRPr="00C96504">
              <w:t>Kontaktni podatki skrbnika</w:t>
            </w:r>
            <w:r w:rsidR="00DD0F10">
              <w:rPr>
                <w:vertAlign w:val="superscript"/>
              </w:rPr>
              <w:t>2</w:t>
            </w:r>
            <w:r w:rsidRPr="00C96504">
              <w:t>:</w:t>
            </w:r>
          </w:p>
        </w:tc>
        <w:sdt>
          <w:sdtPr>
            <w:id w:val="1415129097"/>
            <w:placeholder>
              <w:docPart w:val="A7837BA9F474493780AD94AB5EB3348F"/>
            </w:placeholder>
            <w:showingPlcHdr/>
            <w:text/>
          </w:sdtPr>
          <w:sdtContent>
            <w:tc>
              <w:tcPr>
                <w:tcW w:w="3480" w:type="pct"/>
                <w:gridSpan w:val="3"/>
                <w:vAlign w:val="center"/>
              </w:tcPr>
              <w:p w14:paraId="5F935061" w14:textId="77777777" w:rsidR="005669F9" w:rsidRPr="00C96504" w:rsidRDefault="005669F9" w:rsidP="00FC0E33">
                <w:pPr>
                  <w:pStyle w:val="Brezrazmikov"/>
                </w:pPr>
                <w:r w:rsidRPr="00C96504">
                  <w:rPr>
                    <w:rStyle w:val="Besedilooznabemesta"/>
                  </w:rPr>
                  <w:t>Vpišite e-naslov in tel. št. skrbnika okvirnega sporazuma</w:t>
                </w:r>
              </w:p>
            </w:tc>
          </w:sdtContent>
        </w:sdt>
      </w:tr>
      <w:tr w:rsidR="005669F9" w:rsidRPr="00C96504" w14:paraId="2C7412B3" w14:textId="77777777" w:rsidTr="00FC0E33">
        <w:tc>
          <w:tcPr>
            <w:tcW w:w="577" w:type="pct"/>
            <w:vMerge w:val="restart"/>
            <w:vAlign w:val="center"/>
          </w:tcPr>
          <w:p w14:paraId="2E5DDA9C" w14:textId="77D1117B" w:rsidR="005669F9" w:rsidRPr="00C96504" w:rsidRDefault="005669F9" w:rsidP="00FC0E33">
            <w:pPr>
              <w:pStyle w:val="Brezrazmikov"/>
            </w:pPr>
            <w:r w:rsidRPr="00C96504">
              <w:t>Opis prevzetih del:</w:t>
            </w:r>
          </w:p>
        </w:tc>
        <w:tc>
          <w:tcPr>
            <w:tcW w:w="4423" w:type="pct"/>
            <w:gridSpan w:val="6"/>
            <w:vAlign w:val="center"/>
          </w:tcPr>
          <w:p w14:paraId="619857FB" w14:textId="00AE90A5" w:rsidR="005669F9" w:rsidRPr="00C96504" w:rsidRDefault="00000000" w:rsidP="00FC0E33">
            <w:pPr>
              <w:pStyle w:val="Brezrazmikov"/>
              <w:jc w:val="left"/>
            </w:pPr>
            <w:sdt>
              <w:sdtPr>
                <w:id w:val="-772165593"/>
                <w14:checkbox>
                  <w14:checked w14:val="0"/>
                  <w14:checkedState w14:val="2612" w14:font="MS Gothic"/>
                  <w14:uncheckedState w14:val="2610" w14:font="MS Gothic"/>
                </w14:checkbox>
              </w:sdtPr>
              <w:sdtContent>
                <w:r w:rsidR="005669F9" w:rsidRPr="00C96504">
                  <w:rPr>
                    <w:rFonts w:ascii="MS Gothic" w:eastAsia="MS Gothic" w:hAnsi="MS Gothic" w:hint="eastAsia"/>
                  </w:rPr>
                  <w:t>☐</w:t>
                </w:r>
              </w:sdtContent>
            </w:sdt>
            <w:r w:rsidR="005669F9" w:rsidRPr="00C96504">
              <w:t xml:space="preserve"> ponujamo </w:t>
            </w:r>
            <w:r w:rsidR="009F2255">
              <w:t xml:space="preserve">celotni sklop </w:t>
            </w:r>
            <w:sdt>
              <w:sdtPr>
                <w:id w:val="-2129066305"/>
                <w14:checkbox>
                  <w14:checked w14:val="0"/>
                  <w14:checkedState w14:val="2612" w14:font="MS Gothic"/>
                  <w14:uncheckedState w14:val="2610" w14:font="MS Gothic"/>
                </w14:checkbox>
              </w:sdtPr>
              <w:sdtContent>
                <w:r w:rsidR="009F2255">
                  <w:rPr>
                    <w:rFonts w:ascii="MS Gothic" w:eastAsia="MS Gothic" w:hAnsi="MS Gothic" w:hint="eastAsia"/>
                  </w:rPr>
                  <w:t>☐</w:t>
                </w:r>
              </w:sdtContent>
            </w:sdt>
            <w:r w:rsidR="009F2255">
              <w:t>1</w:t>
            </w:r>
            <w:r w:rsidR="00591934">
              <w:t xml:space="preserve"> in</w:t>
            </w:r>
            <w:r w:rsidR="009F2255">
              <w:t xml:space="preserve"> </w:t>
            </w:r>
            <w:sdt>
              <w:sdtPr>
                <w:id w:val="-1963253131"/>
                <w14:checkbox>
                  <w14:checked w14:val="0"/>
                  <w14:checkedState w14:val="2612" w14:font="MS Gothic"/>
                  <w14:uncheckedState w14:val="2610" w14:font="MS Gothic"/>
                </w14:checkbox>
              </w:sdtPr>
              <w:sdtContent>
                <w:r w:rsidR="009F2255">
                  <w:rPr>
                    <w:rFonts w:ascii="MS Gothic" w:eastAsia="MS Gothic" w:hAnsi="MS Gothic" w:hint="eastAsia"/>
                  </w:rPr>
                  <w:t>☐</w:t>
                </w:r>
              </w:sdtContent>
            </w:sdt>
            <w:r w:rsidR="009F2255">
              <w:t>2</w:t>
            </w:r>
          </w:p>
        </w:tc>
      </w:tr>
      <w:tr w:rsidR="00F44936" w:rsidRPr="00C96504" w14:paraId="232717B2" w14:textId="77777777" w:rsidTr="00FC0E33">
        <w:tc>
          <w:tcPr>
            <w:tcW w:w="577" w:type="pct"/>
            <w:vMerge/>
            <w:vAlign w:val="center"/>
          </w:tcPr>
          <w:p w14:paraId="7BFE20AF" w14:textId="77777777" w:rsidR="00F44936" w:rsidRPr="00C96504" w:rsidRDefault="00F44936" w:rsidP="00F44936">
            <w:pPr>
              <w:pStyle w:val="Brezrazmikov"/>
            </w:pPr>
          </w:p>
        </w:tc>
        <w:tc>
          <w:tcPr>
            <w:tcW w:w="4423" w:type="pct"/>
            <w:gridSpan w:val="6"/>
            <w:vAlign w:val="center"/>
          </w:tcPr>
          <w:p w14:paraId="5F38DA99" w14:textId="06F49999" w:rsidR="00F44936" w:rsidRPr="00C96504" w:rsidRDefault="00000000" w:rsidP="00F44936">
            <w:pPr>
              <w:pStyle w:val="Brezrazmikov"/>
              <w:jc w:val="left"/>
            </w:pPr>
            <w:sdt>
              <w:sdtPr>
                <w:id w:val="101380478"/>
                <w14:checkbox>
                  <w14:checked w14:val="0"/>
                  <w14:checkedState w14:val="2612" w14:font="MS Gothic"/>
                  <w14:uncheckedState w14:val="2610" w14:font="MS Gothic"/>
                </w14:checkbox>
              </w:sdtPr>
              <w:sdtContent>
                <w:r w:rsidR="00F44936" w:rsidRPr="00C96504">
                  <w:rPr>
                    <w:rFonts w:ascii="MS Gothic" w:eastAsia="MS Gothic" w:hAnsi="MS Gothic" w:hint="eastAsia"/>
                  </w:rPr>
                  <w:t>☐</w:t>
                </w:r>
              </w:sdtContent>
            </w:sdt>
            <w:r w:rsidR="00F44936" w:rsidRPr="00C96504">
              <w:t xml:space="preserve"> ponujamo del </w:t>
            </w:r>
            <w:r w:rsidR="00F44936">
              <w:t>sklopa 1</w:t>
            </w:r>
            <w:r w:rsidR="00F44936" w:rsidRPr="00C96504">
              <w:t xml:space="preserve">, in sicer: </w:t>
            </w:r>
            <w:sdt>
              <w:sdtPr>
                <w:id w:val="-318662218"/>
                <w:placeholder>
                  <w:docPart w:val="1A35B88F97504F12A834750C4254D4C8"/>
                </w:placeholder>
                <w:showingPlcHdr/>
                <w:text/>
              </w:sdtPr>
              <w:sdtContent>
                <w:r w:rsidR="00F44936" w:rsidRPr="00C96504">
                  <w:rPr>
                    <w:color w:val="808080" w:themeColor="background1" w:themeShade="80"/>
                  </w:rPr>
                  <w:t>Vsebinski opis</w:t>
                </w:r>
                <w:r w:rsidR="00F44936" w:rsidRPr="00C96504">
                  <w:rPr>
                    <w:rStyle w:val="Besedilooznabemesta"/>
                    <w:color w:val="808080" w:themeColor="background1" w:themeShade="80"/>
                  </w:rPr>
                  <w:t xml:space="preserve"> </w:t>
                </w:r>
                <w:r w:rsidR="00F44936" w:rsidRPr="00C96504">
                  <w:rPr>
                    <w:rStyle w:val="Besedilooznabemesta"/>
                  </w:rPr>
                  <w:t>del</w:t>
                </w:r>
              </w:sdtContent>
            </w:sdt>
          </w:p>
        </w:tc>
      </w:tr>
      <w:tr w:rsidR="00946D32" w:rsidRPr="00C96504" w14:paraId="3CB4DF0D" w14:textId="77777777" w:rsidTr="00FC0E33">
        <w:tc>
          <w:tcPr>
            <w:tcW w:w="577" w:type="pct"/>
            <w:vMerge/>
            <w:vAlign w:val="center"/>
          </w:tcPr>
          <w:p w14:paraId="4A772C75" w14:textId="77777777" w:rsidR="00946D32" w:rsidRPr="00C96504" w:rsidRDefault="00946D32" w:rsidP="00F44936">
            <w:pPr>
              <w:pStyle w:val="Brezrazmikov"/>
            </w:pPr>
          </w:p>
        </w:tc>
        <w:tc>
          <w:tcPr>
            <w:tcW w:w="4423" w:type="pct"/>
            <w:gridSpan w:val="6"/>
            <w:vAlign w:val="center"/>
          </w:tcPr>
          <w:p w14:paraId="58F150C8" w14:textId="61069544" w:rsidR="00946D32" w:rsidRDefault="00000000" w:rsidP="00F44936">
            <w:pPr>
              <w:pStyle w:val="Brezrazmikov"/>
              <w:jc w:val="left"/>
            </w:pPr>
            <w:sdt>
              <w:sdtPr>
                <w:id w:val="790934853"/>
                <w14:checkbox>
                  <w14:checked w14:val="0"/>
                  <w14:checkedState w14:val="2612" w14:font="MS Gothic"/>
                  <w14:uncheckedState w14:val="2610" w14:font="MS Gothic"/>
                </w14:checkbox>
              </w:sdtPr>
              <w:sdtContent>
                <w:r w:rsidR="00946D32" w:rsidRPr="00C96504">
                  <w:rPr>
                    <w:rFonts w:ascii="MS Gothic" w:eastAsia="MS Gothic" w:hAnsi="MS Gothic" w:hint="eastAsia"/>
                  </w:rPr>
                  <w:t>☐</w:t>
                </w:r>
              </w:sdtContent>
            </w:sdt>
            <w:r w:rsidR="00946D32" w:rsidRPr="00C96504">
              <w:t xml:space="preserve"> ponujamo del </w:t>
            </w:r>
            <w:r w:rsidR="00946D32">
              <w:t>sklopa 2</w:t>
            </w:r>
            <w:r w:rsidR="00946D32" w:rsidRPr="00C96504">
              <w:t xml:space="preserve">, in sicer: </w:t>
            </w:r>
            <w:sdt>
              <w:sdtPr>
                <w:id w:val="-1938123877"/>
                <w:placeholder>
                  <w:docPart w:val="7BC1318F885D43AD9485DA8363D4D792"/>
                </w:placeholder>
                <w:showingPlcHdr/>
                <w:text/>
              </w:sdtPr>
              <w:sdtContent>
                <w:r w:rsidR="00946D32" w:rsidRPr="00C96504">
                  <w:rPr>
                    <w:color w:val="808080" w:themeColor="background1" w:themeShade="80"/>
                  </w:rPr>
                  <w:t>Vsebinski opis</w:t>
                </w:r>
                <w:r w:rsidR="00946D32" w:rsidRPr="00C96504">
                  <w:rPr>
                    <w:rStyle w:val="Besedilooznabemesta"/>
                    <w:color w:val="808080" w:themeColor="background1" w:themeShade="80"/>
                  </w:rPr>
                  <w:t xml:space="preserve"> </w:t>
                </w:r>
                <w:r w:rsidR="00946D32" w:rsidRPr="00C96504">
                  <w:rPr>
                    <w:rStyle w:val="Besedilooznabemesta"/>
                  </w:rPr>
                  <w:t>del</w:t>
                </w:r>
              </w:sdtContent>
            </w:sdt>
          </w:p>
        </w:tc>
      </w:tr>
      <w:tr w:rsidR="00946D32" w:rsidRPr="00C96504" w14:paraId="1A1A4929" w14:textId="77777777" w:rsidTr="00FC0E33">
        <w:tc>
          <w:tcPr>
            <w:tcW w:w="1955" w:type="pct"/>
            <w:gridSpan w:val="6"/>
            <w:vMerge w:val="restart"/>
            <w:vAlign w:val="center"/>
          </w:tcPr>
          <w:p w14:paraId="51110C5C" w14:textId="0345F5F6" w:rsidR="00946D32" w:rsidRPr="00C96504" w:rsidRDefault="00946D32" w:rsidP="00F44936">
            <w:pPr>
              <w:pStyle w:val="Brezrazmikov"/>
            </w:pPr>
            <w:r w:rsidRPr="00C96504">
              <w:t>Ponudbena vrednost prevzetih del:</w:t>
            </w:r>
          </w:p>
        </w:tc>
        <w:tc>
          <w:tcPr>
            <w:tcW w:w="3045" w:type="pct"/>
            <w:vAlign w:val="center"/>
          </w:tcPr>
          <w:p w14:paraId="16140BED" w14:textId="088FAC82" w:rsidR="00946D32" w:rsidRPr="00C96504" w:rsidRDefault="00946D32" w:rsidP="00F44936">
            <w:pPr>
              <w:pStyle w:val="Brezrazmikov"/>
            </w:pPr>
            <w:r>
              <w:rPr>
                <w:rStyle w:val="Besedilooznabemesta"/>
              </w:rPr>
              <w:t>znesek (brez DDV)</w:t>
            </w:r>
            <w:r w:rsidRPr="004341D5">
              <w:rPr>
                <w:rStyle w:val="Besedilooznabemesta"/>
              </w:rPr>
              <w:t>.</w:t>
            </w:r>
            <w:r w:rsidRPr="00C96504">
              <w:t xml:space="preserve"> € (brez DDV)</w:t>
            </w:r>
            <w:r>
              <w:t xml:space="preserve"> v sklopu 1</w:t>
            </w:r>
          </w:p>
        </w:tc>
      </w:tr>
      <w:tr w:rsidR="00946D32" w:rsidRPr="00C96504" w14:paraId="47C77F82" w14:textId="77777777" w:rsidTr="00FC0E33">
        <w:tc>
          <w:tcPr>
            <w:tcW w:w="1955" w:type="pct"/>
            <w:gridSpan w:val="6"/>
            <w:vMerge/>
            <w:vAlign w:val="center"/>
          </w:tcPr>
          <w:p w14:paraId="2967A7AA" w14:textId="77777777" w:rsidR="00946D32" w:rsidRPr="00C96504" w:rsidRDefault="00946D32" w:rsidP="00F44936">
            <w:pPr>
              <w:pStyle w:val="Brezrazmikov"/>
            </w:pPr>
          </w:p>
        </w:tc>
        <w:tc>
          <w:tcPr>
            <w:tcW w:w="3045" w:type="pct"/>
            <w:vAlign w:val="center"/>
          </w:tcPr>
          <w:p w14:paraId="0897EF64" w14:textId="561F6968" w:rsidR="00946D32" w:rsidRDefault="00946D32" w:rsidP="00F44936">
            <w:pPr>
              <w:pStyle w:val="Brezrazmikov"/>
              <w:rPr>
                <w:rStyle w:val="Besedilooznabemesta"/>
              </w:rPr>
            </w:pPr>
            <w:r>
              <w:rPr>
                <w:rStyle w:val="Besedilooznabemesta"/>
              </w:rPr>
              <w:t>znesek (brez DDV)</w:t>
            </w:r>
            <w:r w:rsidRPr="004341D5">
              <w:rPr>
                <w:rStyle w:val="Besedilooznabemesta"/>
              </w:rPr>
              <w:t>.</w:t>
            </w:r>
            <w:r w:rsidRPr="00C96504">
              <w:t xml:space="preserve"> € (brez DDV)</w:t>
            </w:r>
            <w:r>
              <w:t xml:space="preserve"> v sklopu 2</w:t>
            </w:r>
          </w:p>
        </w:tc>
      </w:tr>
    </w:tbl>
    <w:p w14:paraId="3BEE7FF6" w14:textId="2F2E6EE2" w:rsidR="005669F9" w:rsidRPr="00C96504" w:rsidRDefault="005669F9" w:rsidP="005669F9">
      <w:pPr>
        <w:pStyle w:val="Brezrazmikov"/>
      </w:pPr>
    </w:p>
    <w:p w14:paraId="6E0B87EB" w14:textId="66B6A77E" w:rsidR="00E27B61" w:rsidRPr="00C96504" w:rsidRDefault="00E27B61" w:rsidP="00E27B61">
      <w:pPr>
        <w:pStyle w:val="Brezrazmikov"/>
        <w:keepNext/>
      </w:pPr>
      <w:r w:rsidRPr="00C96504">
        <w:rPr>
          <w:b/>
          <w:bCs/>
        </w:rPr>
        <w:t>Izjava (pogoj 4):</w:t>
      </w:r>
      <w:r w:rsidRPr="00C96504">
        <w:t xml:space="preserve"> Zagotavljamo, da (označite z </w:t>
      </w:r>
      <w:sdt>
        <w:sdtPr>
          <w:id w:val="2021037415"/>
          <w14:checkbox>
            <w14:checked w14:val="1"/>
            <w14:checkedState w14:val="2612" w14:font="MS Gothic"/>
            <w14:uncheckedState w14:val="2610" w14:font="MS Gothic"/>
          </w14:checkbox>
        </w:sdtPr>
        <w:sdtContent>
          <w:r w:rsidR="00C91C9D" w:rsidRPr="00C96504">
            <w:rPr>
              <w:rFonts w:ascii="MS Gothic" w:eastAsia="MS Gothic" w:hAnsi="MS Gothic" w:hint="eastAsia"/>
            </w:rPr>
            <w:t>☒</w:t>
          </w:r>
        </w:sdtContent>
      </w:sdt>
      <w:r w:rsidRPr="00C96504">
        <w:t>):</w:t>
      </w:r>
    </w:p>
    <w:p w14:paraId="4B6A4306" w14:textId="1F1B75F3" w:rsidR="00E27B61" w:rsidRDefault="00000000" w:rsidP="00E27B61">
      <w:pPr>
        <w:pStyle w:val="Brezrazmikov"/>
        <w:keepNext/>
        <w:ind w:left="357" w:hanging="357"/>
      </w:pPr>
      <w:sdt>
        <w:sdtPr>
          <w:id w:val="-1696075786"/>
          <w14:checkbox>
            <w14:checked w14:val="0"/>
            <w14:checkedState w14:val="2612" w14:font="MS Gothic"/>
            <w14:uncheckedState w14:val="2610" w14:font="MS Gothic"/>
          </w14:checkbox>
        </w:sdtPr>
        <w:sdtContent>
          <w:r w:rsidR="00E27B61" w:rsidRPr="00C96504">
            <w:rPr>
              <w:rFonts w:ascii="MS Gothic" w:eastAsia="MS Gothic" w:hAnsi="MS Gothic" w:hint="eastAsia"/>
            </w:rPr>
            <w:t>☐</w:t>
          </w:r>
        </w:sdtContent>
      </w:sdt>
      <w:r w:rsidR="00E27B61" w:rsidRPr="00C96504">
        <w:t xml:space="preserve"> razpolagamo z ustreznimi kadri, sredstvi in znanjem za pravočasno in kvalitetno izvedbo javnega</w:t>
      </w:r>
      <w:r w:rsidR="00E27B61" w:rsidRPr="00E27B61">
        <w:t xml:space="preserve"> naročila, v skladu z zahtevami iz dokumentacije v zvezi z oddajo javnega naročila, pravili stroke ter določili predpisov in standardov s področja predmeta naročila</w:t>
      </w:r>
      <w:r w:rsidR="00E27B61">
        <w:t>;</w:t>
      </w:r>
    </w:p>
    <w:p w14:paraId="61A80E28" w14:textId="3D26065F" w:rsidR="0069632C" w:rsidRDefault="00000000" w:rsidP="00E27B61">
      <w:pPr>
        <w:pStyle w:val="Brezrazmikov"/>
        <w:keepNext/>
        <w:ind w:left="357" w:hanging="357"/>
      </w:pPr>
      <w:sdt>
        <w:sdtPr>
          <w:id w:val="-1225052798"/>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imamo </w:t>
      </w:r>
      <w:r w:rsidR="0069632C" w:rsidRPr="0069632C">
        <w:t>vzpostavljeno kontrolo kakovosti razpisane vrste blaga</w:t>
      </w:r>
      <w:r w:rsidR="0069632C">
        <w:t>;</w:t>
      </w:r>
    </w:p>
    <w:p w14:paraId="1FBFB482" w14:textId="39B95AF4" w:rsidR="00E27B61" w:rsidRDefault="00000000" w:rsidP="00E27B61">
      <w:pPr>
        <w:pStyle w:val="Brezrazmikov"/>
        <w:keepNext/>
        <w:ind w:left="357" w:hanging="357"/>
      </w:pPr>
      <w:sdt>
        <w:sdtPr>
          <w:id w:val="-1603106934"/>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se strinjamo in v celoti sprejemamo </w:t>
      </w:r>
      <w:r w:rsidR="00E27B61" w:rsidRPr="00E27B61">
        <w:t xml:space="preserve">določila dokumentacije v zvezi z oddajo javnega naročila, vključno z določili vzorca </w:t>
      </w:r>
      <w:r w:rsidR="0069632C">
        <w:t>pogodbe</w:t>
      </w:r>
      <w:r w:rsidR="00E27B61">
        <w:t>;</w:t>
      </w:r>
    </w:p>
    <w:p w14:paraId="187CAB95" w14:textId="243B670A" w:rsidR="00E27B61" w:rsidRDefault="00000000" w:rsidP="00E27B61">
      <w:pPr>
        <w:pStyle w:val="Brezrazmikov"/>
        <w:keepNext/>
        <w:ind w:left="357" w:hanging="357"/>
      </w:pPr>
      <w:sdt>
        <w:sdtPr>
          <w:id w:val="384073227"/>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vsi skenirani dokumenti, ki so priloženi ponudbi, ustrezajo originalom;</w:t>
      </w:r>
    </w:p>
    <w:p w14:paraId="01CF2A21" w14:textId="5C827685" w:rsidR="00E27B61" w:rsidRDefault="00000000" w:rsidP="00E27B61">
      <w:pPr>
        <w:pStyle w:val="Brezrazmikov"/>
      </w:pPr>
      <w:sdt>
        <w:sdtPr>
          <w:id w:val="-448863081"/>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bomo pri izvajanju </w:t>
      </w:r>
      <w:r w:rsidR="0042460B">
        <w:t xml:space="preserve">javnega naročila </w:t>
      </w:r>
      <w:r w:rsidR="00E27B61">
        <w:t>komunicirali v slovenskem jeziku.</w:t>
      </w:r>
    </w:p>
    <w:p w14:paraId="038FF3E8" w14:textId="77777777" w:rsidR="00E27B61" w:rsidRDefault="00E27B61" w:rsidP="00E27B61">
      <w:pPr>
        <w:pStyle w:val="Brezrazmikov"/>
        <w:ind w:left="357" w:hanging="357"/>
      </w:pPr>
    </w:p>
    <w:p w14:paraId="42FD7DB0" w14:textId="71B43794" w:rsidR="0069632C" w:rsidRPr="00C96504" w:rsidRDefault="0069632C" w:rsidP="0069632C">
      <w:pPr>
        <w:pStyle w:val="Brezrazmikov"/>
        <w:keepNext/>
      </w:pPr>
      <w:r w:rsidRPr="00C96504">
        <w:rPr>
          <w:b/>
          <w:bCs/>
        </w:rPr>
        <w:t xml:space="preserve">Izjava (pogoj </w:t>
      </w:r>
      <w:r>
        <w:rPr>
          <w:b/>
          <w:bCs/>
        </w:rPr>
        <w:t>5</w:t>
      </w:r>
      <w:r w:rsidRPr="00C96504">
        <w:rPr>
          <w:b/>
          <w:bCs/>
        </w:rPr>
        <w:t>):</w:t>
      </w:r>
      <w:r w:rsidRPr="00C96504">
        <w:t xml:space="preserve"> </w:t>
      </w:r>
      <w:r>
        <w:t xml:space="preserve">Kot gospodarski subjekt, ki ponuja </w:t>
      </w:r>
      <w:r w:rsidR="00154D8F">
        <w:t>tehnološko opremo</w:t>
      </w:r>
      <w:r>
        <w:t>, zagotavljamo</w:t>
      </w:r>
      <w:r w:rsidRPr="00C96504">
        <w:t xml:space="preserve"> (označite z </w:t>
      </w:r>
      <w:sdt>
        <w:sdtPr>
          <w:id w:val="1180158470"/>
          <w14:checkbox>
            <w14:checked w14:val="1"/>
            <w14:checkedState w14:val="2612" w14:font="MS Gothic"/>
            <w14:uncheckedState w14:val="2610" w14:font="MS Gothic"/>
          </w14:checkbox>
        </w:sdtPr>
        <w:sdtContent>
          <w:r w:rsidRPr="00C96504">
            <w:rPr>
              <w:rFonts w:ascii="MS Gothic" w:eastAsia="MS Gothic" w:hAnsi="MS Gothic" w:hint="eastAsia"/>
            </w:rPr>
            <w:t>☒</w:t>
          </w:r>
        </w:sdtContent>
      </w:sdt>
      <w:r w:rsidRPr="00C96504">
        <w:t>):</w:t>
      </w:r>
    </w:p>
    <w:p w14:paraId="37C2C557" w14:textId="0F15161F" w:rsidR="0069632C" w:rsidRDefault="00000000" w:rsidP="0069632C">
      <w:pPr>
        <w:pStyle w:val="Brezrazmikov"/>
        <w:ind w:left="357" w:hanging="357"/>
      </w:pPr>
      <w:sdt>
        <w:sdtPr>
          <w:id w:val="301194994"/>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w:t>
      </w:r>
      <w:r w:rsidR="00154D8F" w:rsidRPr="00154D8F">
        <w:t>servisno službo na podlagi sklenjene pogodbe in pooblastila proizvajalca tehnološke opreme za izvajanje servisnih del opremi in za dobavo rezervnih delov</w:t>
      </w:r>
      <w:r w:rsidR="0069632C">
        <w:t>;</w:t>
      </w:r>
    </w:p>
    <w:p w14:paraId="5ADF9C36" w14:textId="27BAE4EB" w:rsidR="0069632C" w:rsidRDefault="00000000" w:rsidP="0069632C">
      <w:pPr>
        <w:pStyle w:val="Brezrazmikov"/>
        <w:ind w:left="357" w:hanging="357"/>
      </w:pPr>
      <w:sdt>
        <w:sdtPr>
          <w:id w:val="1661036965"/>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w:t>
      </w:r>
      <w:r w:rsidR="00154D8F" w:rsidRPr="00154D8F">
        <w:t>brezplačno odpravo napak v garancijskem roku, ki začne teči z datumom prevzema s strani naročnika</w:t>
      </w:r>
      <w:r w:rsidR="0069632C">
        <w:t>;</w:t>
      </w:r>
    </w:p>
    <w:p w14:paraId="4F78B5CF" w14:textId="00B6328B" w:rsidR="0069632C" w:rsidRDefault="00000000" w:rsidP="0069632C">
      <w:pPr>
        <w:pStyle w:val="Brezrazmikov"/>
        <w:ind w:left="357" w:hanging="357"/>
      </w:pPr>
      <w:sdt>
        <w:sdtPr>
          <w:id w:val="-1073576857"/>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servisne storitve in </w:t>
      </w:r>
      <w:r w:rsidR="0069632C" w:rsidRPr="00154D8F">
        <w:t>rezervne dele vsaj še deset (10) let po datumu prevzema s strani naročnika</w:t>
      </w:r>
      <w:r w:rsidR="00154D8F">
        <w:t>.</w:t>
      </w:r>
    </w:p>
    <w:p w14:paraId="70F93324" w14:textId="77777777" w:rsidR="0069632C" w:rsidRDefault="0069632C" w:rsidP="00E27B61">
      <w:pPr>
        <w:pStyle w:val="Brezrazmikov"/>
        <w:ind w:left="357" w:hanging="357"/>
      </w:pPr>
    </w:p>
    <w:p w14:paraId="448CBC70" w14:textId="1C91F85A" w:rsidR="00E27B61" w:rsidRDefault="00E27B61" w:rsidP="00E27B61">
      <w:pPr>
        <w:pStyle w:val="Brezrazmikov"/>
        <w:keepNext/>
      </w:pPr>
      <w:r w:rsidRPr="003A3ABF">
        <w:rPr>
          <w:b/>
          <w:bCs/>
        </w:rPr>
        <w:t xml:space="preserve">Izjava (pogoj </w:t>
      </w:r>
      <w:r w:rsidR="0069632C">
        <w:rPr>
          <w:b/>
          <w:bCs/>
        </w:rPr>
        <w:t>6</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6625E526" w14:textId="5ACBE892" w:rsidR="00E27B61" w:rsidRDefault="00000000" w:rsidP="00E27B61">
      <w:pPr>
        <w:pStyle w:val="Brezrazmikov"/>
        <w:ind w:left="357" w:hanging="357"/>
      </w:pPr>
      <w:sdt>
        <w:sdtPr>
          <w:id w:val="703146489"/>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w:t>
      </w:r>
      <w:r w:rsidR="00154D8F" w:rsidRPr="00154D8F">
        <w:t>dostavo zavarovanja za dobro izvedbo pogodbenih obveznosti, v vrednosti, obliki in vsebini kot jo določa dokumentacije v zvezi z oddajo javnega naročila, najkasneje 15 dni po podpisu pogodbe</w:t>
      </w:r>
      <w:r w:rsidR="00E27B61">
        <w:t>;</w:t>
      </w:r>
    </w:p>
    <w:p w14:paraId="56D4D6DE" w14:textId="4CA20AD9" w:rsidR="00E27B61" w:rsidRDefault="00000000" w:rsidP="00E27B61">
      <w:pPr>
        <w:pStyle w:val="Brezrazmikov"/>
        <w:ind w:left="357" w:hanging="357"/>
      </w:pPr>
      <w:sdt>
        <w:sdtPr>
          <w:id w:val="154037433"/>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se strinjamo, da je predložitev ustreznega zavarovanja za dobro izvedbo pogodbenih obveznosti pogoj </w:t>
      </w:r>
      <w:r w:rsidR="00E27B61">
        <w:rPr>
          <w:rFonts w:eastAsia="Times New Roman"/>
          <w:color w:val="000000"/>
        </w:rPr>
        <w:t xml:space="preserve">za veljavnost </w:t>
      </w:r>
      <w:r w:rsidR="0069632C">
        <w:rPr>
          <w:rFonts w:eastAsia="Times New Roman"/>
          <w:color w:val="000000"/>
        </w:rPr>
        <w:t>pogodbe</w:t>
      </w:r>
      <w:r w:rsidR="00E27B61">
        <w:t>;</w:t>
      </w:r>
    </w:p>
    <w:p w14:paraId="206C0FA4" w14:textId="64272DDE" w:rsidR="0001218B" w:rsidRDefault="00000000" w:rsidP="0001218B">
      <w:pPr>
        <w:pStyle w:val="Brezrazmikov"/>
        <w:ind w:left="357" w:hanging="357"/>
      </w:pPr>
      <w:sdt>
        <w:sdtPr>
          <w:id w:val="623040268"/>
          <w14:checkbox>
            <w14:checked w14:val="0"/>
            <w14:checkedState w14:val="2612" w14:font="MS Gothic"/>
            <w14:uncheckedState w14:val="2610" w14:font="MS Gothic"/>
          </w14:checkbox>
        </w:sdtPr>
        <w:sdtContent>
          <w:r w:rsidR="0001218B">
            <w:rPr>
              <w:rFonts w:ascii="MS Gothic" w:eastAsia="MS Gothic" w:hAnsi="MS Gothic" w:hint="eastAsia"/>
            </w:rPr>
            <w:t>☐</w:t>
          </w:r>
        </w:sdtContent>
      </w:sdt>
      <w:r w:rsidR="0001218B">
        <w:t xml:space="preserve"> </w:t>
      </w:r>
      <w:r w:rsidR="0001218B" w:rsidRPr="0001218B">
        <w:t>dostavo zavarovanja za odpravo napak v garancijskem roku, v vrednosti, obliki in vsebini kot jo določa dokumentacije v zvezi z oddajo javnega naročila, najkasneje v roku 15 dni po podpisu prevzemnega zapisnika</w:t>
      </w:r>
      <w:r w:rsidR="0001218B">
        <w:t>;</w:t>
      </w:r>
    </w:p>
    <w:p w14:paraId="3E43EA5A" w14:textId="77777777" w:rsidR="00E27B61" w:rsidRDefault="00000000" w:rsidP="00E27B61">
      <w:pPr>
        <w:pStyle w:val="Brezrazmikov"/>
        <w:ind w:left="357" w:hanging="357"/>
      </w:pPr>
      <w:sdt>
        <w:sdtPr>
          <w:id w:val="579330442"/>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FB23355" w14:textId="77777777" w:rsidR="005669F9" w:rsidRDefault="005669F9" w:rsidP="005669F9">
      <w:pPr>
        <w:pStyle w:val="Brezrazmikov"/>
        <w:keepNext/>
      </w:pPr>
    </w:p>
    <w:p w14:paraId="4267FA5F" w14:textId="77777777" w:rsidR="005669F9" w:rsidRDefault="005669F9" w:rsidP="005669F9">
      <w:pPr>
        <w:pStyle w:val="Brezrazmikov"/>
        <w:keepNext/>
      </w:pPr>
    </w:p>
    <w:tbl>
      <w:tblPr>
        <w:tblW w:w="0" w:type="auto"/>
        <w:tblLook w:val="04A0" w:firstRow="1" w:lastRow="0" w:firstColumn="1" w:lastColumn="0" w:noHBand="0" w:noVBand="1"/>
      </w:tblPr>
      <w:tblGrid>
        <w:gridCol w:w="893"/>
        <w:gridCol w:w="5340"/>
        <w:gridCol w:w="3837"/>
      </w:tblGrid>
      <w:tr w:rsidR="005669F9" w:rsidRPr="008B31A7" w14:paraId="7BD31F1E" w14:textId="77777777" w:rsidTr="00FC0E33">
        <w:tc>
          <w:tcPr>
            <w:tcW w:w="893" w:type="dxa"/>
            <w:shd w:val="clear" w:color="auto" w:fill="auto"/>
          </w:tcPr>
          <w:p w14:paraId="29FCE287" w14:textId="77777777" w:rsidR="005669F9" w:rsidRPr="008B31A7" w:rsidRDefault="005669F9" w:rsidP="00FC0E33">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632C2A34D4F7470F9649767ACF959BFC"/>
            </w:placeholder>
            <w:showingPlcHdr/>
            <w:text/>
          </w:sdtPr>
          <w:sdtContent>
            <w:tc>
              <w:tcPr>
                <w:tcW w:w="5340" w:type="dxa"/>
                <w:shd w:val="clear" w:color="auto" w:fill="auto"/>
              </w:tcPr>
              <w:p w14:paraId="658B1867" w14:textId="77777777" w:rsidR="005669F9" w:rsidRDefault="005669F9" w:rsidP="00FC0E33">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24340C93" w14:textId="77777777" w:rsidR="005669F9" w:rsidRPr="008B31A7" w:rsidRDefault="005669F9" w:rsidP="00FC0E33">
            <w:pPr>
              <w:pStyle w:val="Brezrazmikov"/>
              <w:keepNext/>
              <w:rPr>
                <w:rFonts w:cstheme="minorHAnsi"/>
                <w:sz w:val="21"/>
                <w:szCs w:val="21"/>
              </w:rPr>
            </w:pPr>
          </w:p>
        </w:tc>
      </w:tr>
      <w:tr w:rsidR="005669F9" w:rsidRPr="008B31A7" w14:paraId="639DEDD9" w14:textId="77777777" w:rsidTr="00FC0E33">
        <w:tc>
          <w:tcPr>
            <w:tcW w:w="893" w:type="dxa"/>
            <w:shd w:val="clear" w:color="auto" w:fill="auto"/>
          </w:tcPr>
          <w:p w14:paraId="6D5DB92F" w14:textId="77777777" w:rsidR="005669F9" w:rsidRPr="008B31A7" w:rsidRDefault="005669F9" w:rsidP="00FC0E33">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2D014B71153D49F6B88BCC6FF3574B1E"/>
            </w:placeholder>
            <w:showingPlcHdr/>
            <w:date>
              <w:dateFormat w:val="dd.MM.yyyy"/>
              <w:lid w:val="sl-SI"/>
              <w:storeMappedDataAs w:val="dateTime"/>
              <w:calendar w:val="gregorian"/>
            </w:date>
          </w:sdtPr>
          <w:sdtContent>
            <w:tc>
              <w:tcPr>
                <w:tcW w:w="5340" w:type="dxa"/>
                <w:shd w:val="clear" w:color="auto" w:fill="auto"/>
              </w:tcPr>
              <w:p w14:paraId="3F962082" w14:textId="77777777" w:rsidR="005669F9" w:rsidRDefault="005669F9" w:rsidP="00FC0E33">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7D69EC5F" w14:textId="77777777" w:rsidR="005669F9" w:rsidRPr="008B31A7" w:rsidRDefault="005669F9" w:rsidP="00FC0E33">
            <w:pPr>
              <w:pStyle w:val="Brezrazmikov"/>
              <w:keepNext/>
              <w:rPr>
                <w:rFonts w:cstheme="minorHAnsi"/>
                <w:sz w:val="21"/>
                <w:szCs w:val="21"/>
              </w:rPr>
            </w:pPr>
          </w:p>
        </w:tc>
      </w:tr>
      <w:tr w:rsidR="0069632C" w:rsidRPr="008B31A7" w14:paraId="2296EDDF" w14:textId="77777777" w:rsidTr="00FC0E33">
        <w:tc>
          <w:tcPr>
            <w:tcW w:w="893" w:type="dxa"/>
            <w:shd w:val="clear" w:color="auto" w:fill="auto"/>
          </w:tcPr>
          <w:p w14:paraId="30754A51" w14:textId="77777777" w:rsidR="0069632C" w:rsidRDefault="0069632C" w:rsidP="00FC0E33">
            <w:pPr>
              <w:pStyle w:val="Brezrazmikov"/>
              <w:keepNext/>
              <w:jc w:val="left"/>
              <w:rPr>
                <w:rFonts w:cstheme="minorHAnsi"/>
                <w:sz w:val="21"/>
                <w:szCs w:val="21"/>
              </w:rPr>
            </w:pPr>
          </w:p>
        </w:tc>
        <w:tc>
          <w:tcPr>
            <w:tcW w:w="5340" w:type="dxa"/>
            <w:shd w:val="clear" w:color="auto" w:fill="auto"/>
          </w:tcPr>
          <w:p w14:paraId="1EB0D800" w14:textId="77777777" w:rsidR="0069632C" w:rsidRDefault="0069632C" w:rsidP="00FC0E33">
            <w:pPr>
              <w:pStyle w:val="Brezrazmikov"/>
              <w:keepNext/>
              <w:rPr>
                <w:rFonts w:cstheme="minorHAnsi"/>
                <w:sz w:val="21"/>
                <w:szCs w:val="21"/>
              </w:rPr>
            </w:pPr>
          </w:p>
        </w:tc>
        <w:tc>
          <w:tcPr>
            <w:tcW w:w="3837" w:type="dxa"/>
            <w:shd w:val="clear" w:color="auto" w:fill="auto"/>
          </w:tcPr>
          <w:p w14:paraId="015B31EC" w14:textId="77777777" w:rsidR="0069632C" w:rsidRPr="008B31A7" w:rsidRDefault="0069632C" w:rsidP="00FC0E33">
            <w:pPr>
              <w:pStyle w:val="Brezrazmikov"/>
              <w:keepNext/>
              <w:rPr>
                <w:rFonts w:cstheme="minorHAnsi"/>
                <w:sz w:val="21"/>
                <w:szCs w:val="21"/>
              </w:rPr>
            </w:pPr>
          </w:p>
        </w:tc>
      </w:tr>
      <w:tr w:rsidR="005669F9" w:rsidRPr="008B31A7" w14:paraId="27F963BA" w14:textId="77777777" w:rsidTr="00FC0E33">
        <w:tc>
          <w:tcPr>
            <w:tcW w:w="893" w:type="dxa"/>
            <w:shd w:val="clear" w:color="auto" w:fill="auto"/>
          </w:tcPr>
          <w:p w14:paraId="3CBA890E" w14:textId="77777777" w:rsidR="005669F9" w:rsidRPr="008B31A7" w:rsidRDefault="005669F9" w:rsidP="00FC0E3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5B28B527"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626E9BE0" wp14:editId="485EC8AD">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43BA758E" w14:textId="77777777" w:rsidR="005669F9" w:rsidRDefault="005669F9" w:rsidP="00FC0E3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633CA100"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774568B0" wp14:editId="3CCE31F5">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3471287B" w14:textId="0D7BD6FC" w:rsidR="00142E25" w:rsidRDefault="00EF094C" w:rsidP="00655B35">
      <w:pPr>
        <w:pStyle w:val="Naslovobrazca"/>
      </w:pPr>
      <w:bookmarkStart w:id="4" w:name="_Toc157170588"/>
      <w:r w:rsidRPr="00D4533F">
        <w:lastRenderedPageBreak/>
        <w:t xml:space="preserve">VZOREC </w:t>
      </w:r>
      <w:r w:rsidR="00FD15EF">
        <w:t>POGODBE</w:t>
      </w:r>
      <w:bookmarkEnd w:id="4"/>
    </w:p>
    <w:p w14:paraId="30668E6A" w14:textId="77777777" w:rsidR="00E650B4" w:rsidRDefault="00E650B4" w:rsidP="00E650B4">
      <w:pPr>
        <w:pStyle w:val="Brezrazmikov"/>
        <w:rPr>
          <w:rFonts w:cstheme="minorHAnsi"/>
        </w:rPr>
      </w:pPr>
    </w:p>
    <w:p w14:paraId="3F6E7B70" w14:textId="77777777" w:rsidR="005B6671" w:rsidRPr="008C4303" w:rsidRDefault="005B6671" w:rsidP="005B6671">
      <w:pPr>
        <w:pStyle w:val="Brezrazmikov"/>
        <w:rPr>
          <w:sz w:val="20"/>
          <w:szCs w:val="20"/>
        </w:rPr>
      </w:pPr>
      <w:r w:rsidRPr="008C4303">
        <w:rPr>
          <w:b/>
          <w:bCs/>
          <w:sz w:val="20"/>
          <w:szCs w:val="20"/>
        </w:rPr>
        <w:t xml:space="preserve">OBČINA DUPLEK, </w:t>
      </w:r>
      <w:r w:rsidRPr="008C4303">
        <w:rPr>
          <w:sz w:val="20"/>
          <w:szCs w:val="20"/>
        </w:rPr>
        <w:t xml:space="preserve">Trg slovenske osamosvojitve 1, 2241 Spodnji Duplek, matična številka: 5883300000, ID št. za DDV: SI 41316819, IBAN: SI56 0110 0426 0309 194 (Banka Slovenije), ki jo zastopa župan, Mitja Horvat, v nadaljevanju </w:t>
      </w:r>
      <w:r w:rsidRPr="008C4303">
        <w:rPr>
          <w:b/>
          <w:bCs/>
          <w:sz w:val="20"/>
          <w:szCs w:val="20"/>
        </w:rPr>
        <w:t>NAROČNIK</w:t>
      </w:r>
    </w:p>
    <w:p w14:paraId="0C8255BA" w14:textId="77777777" w:rsidR="005B6671" w:rsidRPr="008C4303" w:rsidRDefault="005B6671" w:rsidP="005B6671">
      <w:pPr>
        <w:pStyle w:val="Brezrazmikov"/>
        <w:rPr>
          <w:sz w:val="20"/>
          <w:szCs w:val="20"/>
        </w:rPr>
      </w:pPr>
    </w:p>
    <w:p w14:paraId="7F1F7278" w14:textId="77777777" w:rsidR="005B6671" w:rsidRPr="008C4303" w:rsidRDefault="005B6671" w:rsidP="005B6671">
      <w:pPr>
        <w:pStyle w:val="Brezrazmikov"/>
        <w:rPr>
          <w:sz w:val="20"/>
          <w:szCs w:val="20"/>
        </w:rPr>
      </w:pPr>
      <w:r w:rsidRPr="008C4303">
        <w:rPr>
          <w:sz w:val="20"/>
          <w:szCs w:val="20"/>
        </w:rPr>
        <w:t>in</w:t>
      </w:r>
    </w:p>
    <w:p w14:paraId="747764BF" w14:textId="77777777" w:rsidR="005B6671" w:rsidRPr="008C4303" w:rsidRDefault="005B6671" w:rsidP="005B6671">
      <w:pPr>
        <w:pStyle w:val="Brezrazmikov"/>
        <w:rPr>
          <w:sz w:val="20"/>
          <w:szCs w:val="20"/>
        </w:rPr>
      </w:pPr>
    </w:p>
    <w:p w14:paraId="2360D6AB" w14:textId="77777777" w:rsidR="005B6671" w:rsidRPr="008C4303" w:rsidRDefault="005B6671" w:rsidP="005B6671">
      <w:pPr>
        <w:pStyle w:val="Brezrazmikov"/>
        <w:rPr>
          <w:sz w:val="20"/>
          <w:szCs w:val="20"/>
        </w:rPr>
      </w:pPr>
      <w:r w:rsidRPr="008C4303">
        <w:rPr>
          <w:b/>
          <w:bCs/>
          <w:sz w:val="20"/>
          <w:szCs w:val="20"/>
          <w:highlight w:val="lightGray"/>
        </w:rPr>
        <w:t xml:space="preserve">NAZIV </w:t>
      </w:r>
      <w:r w:rsidRPr="008C4303">
        <w:rPr>
          <w:sz w:val="20"/>
          <w:szCs w:val="20"/>
          <w:highlight w:val="lightGray"/>
        </w:rPr>
        <w:t>in sedež izvajalca</w:t>
      </w:r>
      <w:r w:rsidRPr="008C4303">
        <w:rPr>
          <w:sz w:val="20"/>
          <w:szCs w:val="20"/>
        </w:rPr>
        <w:t xml:space="preserve">, matična številka: </w:t>
      </w:r>
      <w:r w:rsidRPr="008C4303">
        <w:rPr>
          <w:sz w:val="20"/>
          <w:szCs w:val="20"/>
          <w:highlight w:val="lightGray"/>
        </w:rPr>
        <w:t>xxxxxxxxxx</w:t>
      </w:r>
      <w:r w:rsidRPr="008C4303">
        <w:rPr>
          <w:sz w:val="20"/>
          <w:szCs w:val="20"/>
        </w:rPr>
        <w:t xml:space="preserve">, ID št. za DDV: SI </w:t>
      </w:r>
      <w:r w:rsidRPr="008C4303">
        <w:rPr>
          <w:sz w:val="20"/>
          <w:szCs w:val="20"/>
          <w:highlight w:val="lightGray"/>
        </w:rPr>
        <w:t>xxxxxxxx</w:t>
      </w:r>
      <w:r w:rsidRPr="008C4303">
        <w:rPr>
          <w:sz w:val="20"/>
          <w:szCs w:val="20"/>
        </w:rPr>
        <w:t xml:space="preserve">, IBAN: </w:t>
      </w:r>
      <w:r w:rsidRPr="008C4303">
        <w:rPr>
          <w:sz w:val="20"/>
          <w:szCs w:val="20"/>
          <w:highlight w:val="lightGray"/>
        </w:rPr>
        <w:t>xxxx xxxx xxxx xxxx xxx</w:t>
      </w:r>
      <w:r w:rsidRPr="008C4303">
        <w:rPr>
          <w:sz w:val="20"/>
          <w:szCs w:val="20"/>
        </w:rPr>
        <w:t xml:space="preserve"> (</w:t>
      </w:r>
      <w:r w:rsidRPr="008C4303">
        <w:rPr>
          <w:sz w:val="20"/>
          <w:szCs w:val="20"/>
          <w:highlight w:val="lightGray"/>
        </w:rPr>
        <w:t>naziv banke</w:t>
      </w:r>
      <w:r w:rsidRPr="008C4303">
        <w:rPr>
          <w:sz w:val="20"/>
          <w:szCs w:val="20"/>
        </w:rPr>
        <w:t xml:space="preserve">), ki jo zastopa </w:t>
      </w:r>
      <w:r w:rsidRPr="008C4303">
        <w:rPr>
          <w:sz w:val="20"/>
          <w:szCs w:val="20"/>
          <w:highlight w:val="lightGray"/>
        </w:rPr>
        <w:t>funkcija</w:t>
      </w:r>
      <w:r w:rsidRPr="008C4303">
        <w:rPr>
          <w:sz w:val="20"/>
          <w:szCs w:val="20"/>
        </w:rPr>
        <w:t xml:space="preserve">, </w:t>
      </w:r>
      <w:r w:rsidRPr="008C4303">
        <w:rPr>
          <w:sz w:val="20"/>
          <w:szCs w:val="20"/>
          <w:highlight w:val="lightGray"/>
        </w:rPr>
        <w:t>ime in priimek zakonitega zastopnika</w:t>
      </w:r>
      <w:r w:rsidRPr="008C4303">
        <w:rPr>
          <w:sz w:val="20"/>
          <w:szCs w:val="20"/>
        </w:rPr>
        <w:t xml:space="preserve">, v nadaljevanju </w:t>
      </w:r>
      <w:r w:rsidRPr="008C4303">
        <w:rPr>
          <w:b/>
          <w:bCs/>
          <w:sz w:val="20"/>
          <w:szCs w:val="20"/>
        </w:rPr>
        <w:t>IZVAJALEC</w:t>
      </w:r>
    </w:p>
    <w:p w14:paraId="55182B85" w14:textId="77777777" w:rsidR="005B6671" w:rsidRPr="008C4303" w:rsidRDefault="005B6671" w:rsidP="005B6671">
      <w:pPr>
        <w:pStyle w:val="Brezrazmikov"/>
        <w:rPr>
          <w:sz w:val="20"/>
          <w:szCs w:val="20"/>
        </w:rPr>
      </w:pPr>
    </w:p>
    <w:p w14:paraId="1B4A7F82" w14:textId="77777777" w:rsidR="005B6671" w:rsidRPr="008C4303" w:rsidRDefault="005B6671" w:rsidP="005B6671">
      <w:pPr>
        <w:spacing w:after="0" w:line="240" w:lineRule="auto"/>
        <w:jc w:val="both"/>
        <w:rPr>
          <w:sz w:val="20"/>
          <w:szCs w:val="20"/>
        </w:rPr>
      </w:pPr>
      <w:r w:rsidRPr="008C4303">
        <w:rPr>
          <w:sz w:val="20"/>
          <w:szCs w:val="20"/>
        </w:rPr>
        <w:t>dogovorita in skleneta naslednjo</w:t>
      </w:r>
    </w:p>
    <w:p w14:paraId="26D256EB" w14:textId="77777777" w:rsidR="00E650B4" w:rsidRPr="00E650B4" w:rsidRDefault="00E650B4" w:rsidP="00E650B4">
      <w:pPr>
        <w:pStyle w:val="Brezrazmikov"/>
        <w:rPr>
          <w:rFonts w:cstheme="minorHAnsi"/>
        </w:rPr>
      </w:pPr>
    </w:p>
    <w:p w14:paraId="3DF543DA" w14:textId="77777777" w:rsidR="005B6671" w:rsidRDefault="00E650B4" w:rsidP="005B6671">
      <w:pPr>
        <w:pStyle w:val="Brezrazmikov"/>
        <w:jc w:val="center"/>
        <w:rPr>
          <w:rFonts w:cstheme="minorHAnsi"/>
          <w:b/>
          <w:bCs/>
        </w:rPr>
      </w:pPr>
      <w:r w:rsidRPr="005B6671">
        <w:rPr>
          <w:rFonts w:cstheme="minorHAnsi"/>
          <w:b/>
          <w:bCs/>
        </w:rPr>
        <w:t>POGODBO</w:t>
      </w:r>
      <w:r w:rsidR="005B6671">
        <w:rPr>
          <w:rFonts w:cstheme="minorHAnsi"/>
          <w:b/>
          <w:bCs/>
        </w:rPr>
        <w:t xml:space="preserve"> </w:t>
      </w:r>
    </w:p>
    <w:p w14:paraId="737D5E7F" w14:textId="77777777" w:rsidR="005B6671" w:rsidRDefault="005B6671" w:rsidP="005B6671">
      <w:pPr>
        <w:pStyle w:val="Brezrazmikov"/>
        <w:jc w:val="center"/>
        <w:rPr>
          <w:rFonts w:cstheme="minorHAnsi"/>
          <w:b/>
          <w:bCs/>
        </w:rPr>
      </w:pPr>
      <w:r>
        <w:rPr>
          <w:rFonts w:cstheme="minorHAnsi"/>
          <w:b/>
          <w:bCs/>
        </w:rPr>
        <w:t xml:space="preserve">o dobavi in montaži opreme, </w:t>
      </w:r>
    </w:p>
    <w:p w14:paraId="08D2090A" w14:textId="0538EA33" w:rsidR="00E650B4" w:rsidRDefault="005B6671" w:rsidP="005B6671">
      <w:pPr>
        <w:pStyle w:val="Brezrazmikov"/>
        <w:jc w:val="center"/>
        <w:rPr>
          <w:rFonts w:cstheme="minorHAnsi"/>
          <w:b/>
          <w:bCs/>
        </w:rPr>
      </w:pPr>
      <w:r>
        <w:rPr>
          <w:rFonts w:cstheme="minorHAnsi"/>
          <w:b/>
          <w:bCs/>
        </w:rPr>
        <w:t>št. 430-0001/2024-</w:t>
      </w:r>
      <w:r w:rsidRPr="005B6671">
        <w:rPr>
          <w:rFonts w:cstheme="minorHAnsi"/>
          <w:b/>
          <w:bCs/>
          <w:highlight w:val="lightGray"/>
        </w:rPr>
        <w:t>xx</w:t>
      </w:r>
    </w:p>
    <w:p w14:paraId="1E32320A" w14:textId="77777777" w:rsidR="005B6671" w:rsidRPr="005B6671" w:rsidRDefault="005B6671" w:rsidP="005B6671">
      <w:pPr>
        <w:pStyle w:val="Brezrazmikov"/>
        <w:jc w:val="right"/>
        <w:rPr>
          <w:rFonts w:cstheme="minorHAnsi"/>
          <w:b/>
          <w:bCs/>
        </w:rPr>
      </w:pPr>
    </w:p>
    <w:p w14:paraId="426D441C" w14:textId="77777777" w:rsidR="00E650B4" w:rsidRPr="00E650B4" w:rsidRDefault="00E650B4" w:rsidP="005B6671">
      <w:pPr>
        <w:pStyle w:val="Pogpoglavje"/>
      </w:pPr>
      <w:r w:rsidRPr="00E650B4">
        <w:t>PREDMET IN OBSEG POGODBE</w:t>
      </w:r>
    </w:p>
    <w:p w14:paraId="74DAC2DB" w14:textId="1A42D292" w:rsidR="00E650B4" w:rsidRPr="00E650B4" w:rsidRDefault="00E650B4" w:rsidP="005B6671">
      <w:pPr>
        <w:pStyle w:val="Poglen"/>
      </w:pPr>
    </w:p>
    <w:p w14:paraId="45083E13" w14:textId="4284CA71" w:rsidR="00E650B4" w:rsidRPr="005B6671" w:rsidRDefault="00E650B4" w:rsidP="005B6671">
      <w:pPr>
        <w:pStyle w:val="Brezrazmikov"/>
        <w:rPr>
          <w:rFonts w:cstheme="minorHAnsi"/>
          <w:sz w:val="20"/>
          <w:szCs w:val="20"/>
        </w:rPr>
      </w:pPr>
      <w:r w:rsidRPr="005B6671">
        <w:rPr>
          <w:rFonts w:cstheme="minorHAnsi"/>
          <w:sz w:val="20"/>
          <w:szCs w:val="20"/>
        </w:rPr>
        <w:t xml:space="preserve">Pogodbeni stranki ugotavljata, da je bil izveden postopek oddaje </w:t>
      </w:r>
      <w:r w:rsidR="005B6671">
        <w:rPr>
          <w:rFonts w:cstheme="minorHAnsi"/>
          <w:sz w:val="20"/>
          <w:szCs w:val="20"/>
        </w:rPr>
        <w:t xml:space="preserve">javnega </w:t>
      </w:r>
      <w:r w:rsidRPr="005B6671">
        <w:rPr>
          <w:rFonts w:cstheme="minorHAnsi"/>
          <w:sz w:val="20"/>
          <w:szCs w:val="20"/>
        </w:rPr>
        <w:t>naročila v skladu s 4</w:t>
      </w:r>
      <w:r w:rsidR="005B6671">
        <w:rPr>
          <w:rFonts w:cstheme="minorHAnsi"/>
          <w:sz w:val="20"/>
          <w:szCs w:val="20"/>
        </w:rPr>
        <w:t>0</w:t>
      </w:r>
      <w:r w:rsidRPr="005B6671">
        <w:rPr>
          <w:rFonts w:cstheme="minorHAnsi"/>
          <w:sz w:val="20"/>
          <w:szCs w:val="20"/>
        </w:rPr>
        <w:t xml:space="preserve">. členom Zakona o javnem naročanju – ZJN-3, objavljen na Portalu javnih naročil, </w:t>
      </w:r>
      <w:r w:rsidR="005B6671" w:rsidRPr="008C4303">
        <w:rPr>
          <w:sz w:val="20"/>
          <w:szCs w:val="20"/>
        </w:rPr>
        <w:t xml:space="preserve">št. objave </w:t>
      </w:r>
      <w:r w:rsidR="005B6671" w:rsidRPr="008C4303">
        <w:rPr>
          <w:sz w:val="20"/>
          <w:szCs w:val="20"/>
          <w:highlight w:val="lightGray"/>
        </w:rPr>
        <w:t>xxxxx</w:t>
      </w:r>
      <w:r w:rsidR="005B6671" w:rsidRPr="008C4303">
        <w:rPr>
          <w:sz w:val="20"/>
          <w:szCs w:val="20"/>
        </w:rPr>
        <w:t xml:space="preserve">, z dne </w:t>
      </w:r>
      <w:r w:rsidR="005B6671" w:rsidRPr="008C4303">
        <w:rPr>
          <w:sz w:val="20"/>
          <w:szCs w:val="20"/>
          <w:highlight w:val="lightGray"/>
        </w:rPr>
        <w:t>xxxxx</w:t>
      </w:r>
      <w:r w:rsidR="005B6671">
        <w:rPr>
          <w:sz w:val="20"/>
          <w:szCs w:val="20"/>
        </w:rPr>
        <w:t xml:space="preserve"> in v Uradnem listu EU, </w:t>
      </w:r>
      <w:r w:rsidR="005B6671" w:rsidRPr="008C4303">
        <w:rPr>
          <w:sz w:val="20"/>
          <w:szCs w:val="20"/>
        </w:rPr>
        <w:t xml:space="preserve">št. objave </w:t>
      </w:r>
      <w:r w:rsidR="005B6671" w:rsidRPr="008C4303">
        <w:rPr>
          <w:sz w:val="20"/>
          <w:szCs w:val="20"/>
          <w:highlight w:val="lightGray"/>
        </w:rPr>
        <w:t>xxxxx</w:t>
      </w:r>
      <w:r w:rsidR="005B6671" w:rsidRPr="008C4303">
        <w:rPr>
          <w:sz w:val="20"/>
          <w:szCs w:val="20"/>
        </w:rPr>
        <w:t xml:space="preserve">, z dne </w:t>
      </w:r>
      <w:r w:rsidR="005B6671" w:rsidRPr="008C4303">
        <w:rPr>
          <w:sz w:val="20"/>
          <w:szCs w:val="20"/>
          <w:highlight w:val="lightGray"/>
        </w:rPr>
        <w:t>xxxxx</w:t>
      </w:r>
      <w:r w:rsidRPr="005B6671">
        <w:rPr>
          <w:rFonts w:cstheme="minorHAnsi"/>
          <w:sz w:val="20"/>
          <w:szCs w:val="20"/>
        </w:rPr>
        <w:t>, v okviru katerega je bil z odločitvijo o oddaji javnega naročila, št.</w:t>
      </w:r>
      <w:r w:rsidR="005B6671">
        <w:rPr>
          <w:rFonts w:cstheme="minorHAnsi"/>
          <w:sz w:val="20"/>
          <w:szCs w:val="20"/>
        </w:rPr>
        <w:t>430-0001/2024-</w:t>
      </w:r>
      <w:r w:rsidR="005B6671" w:rsidRPr="005B6671">
        <w:rPr>
          <w:rFonts w:cstheme="minorHAnsi"/>
          <w:sz w:val="20"/>
          <w:szCs w:val="20"/>
          <w:highlight w:val="lightGray"/>
        </w:rPr>
        <w:t>xx</w:t>
      </w:r>
      <w:r w:rsidRPr="005B6671">
        <w:rPr>
          <w:rFonts w:cstheme="minorHAnsi"/>
          <w:sz w:val="20"/>
          <w:szCs w:val="20"/>
        </w:rPr>
        <w:t>, z dne</w:t>
      </w:r>
      <w:r w:rsidRPr="005B6671">
        <w:t xml:space="preserve"> </w:t>
      </w:r>
      <w:r w:rsidR="005B6671" w:rsidRPr="008C4303">
        <w:rPr>
          <w:sz w:val="20"/>
          <w:szCs w:val="20"/>
          <w:highlight w:val="lightGray"/>
        </w:rPr>
        <w:t>xxxxx</w:t>
      </w:r>
      <w:r w:rsidRPr="005B6671">
        <w:rPr>
          <w:rFonts w:cstheme="minorHAnsi"/>
          <w:sz w:val="20"/>
          <w:szCs w:val="20"/>
        </w:rPr>
        <w:t xml:space="preserve">, objavljeno na Portalu javnih naročil, </w:t>
      </w:r>
      <w:r w:rsidR="005B6671">
        <w:rPr>
          <w:rFonts w:cstheme="minorHAnsi"/>
          <w:sz w:val="20"/>
          <w:szCs w:val="20"/>
        </w:rPr>
        <w:t xml:space="preserve">izvajalec </w:t>
      </w:r>
      <w:r w:rsidRPr="005B6671">
        <w:rPr>
          <w:rFonts w:cstheme="minorHAnsi"/>
          <w:sz w:val="20"/>
          <w:szCs w:val="20"/>
        </w:rPr>
        <w:t xml:space="preserve">izbran </w:t>
      </w:r>
      <w:r w:rsidR="005B6671">
        <w:rPr>
          <w:rFonts w:cstheme="minorHAnsi"/>
          <w:sz w:val="20"/>
          <w:szCs w:val="20"/>
        </w:rPr>
        <w:t xml:space="preserve">kot </w:t>
      </w:r>
      <w:r w:rsidRPr="005B6671">
        <w:rPr>
          <w:rFonts w:cstheme="minorHAnsi"/>
          <w:sz w:val="20"/>
          <w:szCs w:val="20"/>
        </w:rPr>
        <w:t xml:space="preserve">najugodnejši izvajalec </w:t>
      </w:r>
      <w:r w:rsidR="005B6671">
        <w:rPr>
          <w:rFonts w:cstheme="minorHAnsi"/>
          <w:sz w:val="20"/>
          <w:szCs w:val="20"/>
        </w:rPr>
        <w:t xml:space="preserve">za dobavo blaga v okviru javnega naročila </w:t>
      </w:r>
      <w:r w:rsidRPr="005B6671">
        <w:rPr>
          <w:rFonts w:cstheme="minorHAnsi"/>
          <w:sz w:val="20"/>
          <w:szCs w:val="20"/>
        </w:rPr>
        <w:t>»</w:t>
      </w:r>
      <w:r w:rsidR="005B6671" w:rsidRPr="005B6671">
        <w:rPr>
          <w:rFonts w:cstheme="minorHAnsi"/>
          <w:sz w:val="20"/>
          <w:szCs w:val="20"/>
        </w:rPr>
        <w:t>DOBAVA OPREME V OKVIRU REKONSTRUKCIJE IN PRIZIDAVE VRTCA SPODNJI DUPLEK</w:t>
      </w:r>
      <w:r w:rsidRPr="005B6671">
        <w:rPr>
          <w:rFonts w:cstheme="minorHAnsi"/>
          <w:sz w:val="20"/>
          <w:szCs w:val="20"/>
        </w:rPr>
        <w:t>«</w:t>
      </w:r>
      <w:r w:rsidR="005B6671">
        <w:rPr>
          <w:rFonts w:cstheme="minorHAnsi"/>
          <w:sz w:val="20"/>
          <w:szCs w:val="20"/>
        </w:rPr>
        <w:t xml:space="preserve">, za </w:t>
      </w:r>
      <w:r w:rsidR="005B6671" w:rsidRPr="005B6671">
        <w:rPr>
          <w:rFonts w:cstheme="minorHAnsi"/>
          <w:sz w:val="20"/>
          <w:szCs w:val="20"/>
          <w:highlight w:val="lightGray"/>
        </w:rPr>
        <w:t>sklop 1: Oprema kuhinje</w:t>
      </w:r>
      <w:r w:rsidR="0026668C">
        <w:rPr>
          <w:rFonts w:cstheme="minorHAnsi"/>
          <w:sz w:val="20"/>
          <w:szCs w:val="20"/>
          <w:highlight w:val="lightGray"/>
        </w:rPr>
        <w:t xml:space="preserve"> </w:t>
      </w:r>
      <w:r w:rsidR="005B6671" w:rsidRPr="005B6671">
        <w:rPr>
          <w:rFonts w:cstheme="minorHAnsi"/>
          <w:sz w:val="20"/>
          <w:szCs w:val="20"/>
          <w:highlight w:val="lightGray"/>
        </w:rPr>
        <w:t>/</w:t>
      </w:r>
      <w:r w:rsidR="0026668C">
        <w:rPr>
          <w:rFonts w:cstheme="minorHAnsi"/>
          <w:sz w:val="20"/>
          <w:szCs w:val="20"/>
          <w:highlight w:val="lightGray"/>
        </w:rPr>
        <w:t xml:space="preserve"> </w:t>
      </w:r>
      <w:r w:rsidR="005B6671" w:rsidRPr="005B6671">
        <w:rPr>
          <w:rFonts w:cstheme="minorHAnsi"/>
          <w:sz w:val="20"/>
          <w:szCs w:val="20"/>
          <w:highlight w:val="lightGray"/>
        </w:rPr>
        <w:t>sklop 2: Oprema knjižnice, jedilnice, vrtca in skupne igralnice</w:t>
      </w:r>
      <w:r w:rsidR="005B6671">
        <w:rPr>
          <w:rFonts w:cstheme="minorHAnsi"/>
          <w:sz w:val="20"/>
          <w:szCs w:val="20"/>
        </w:rPr>
        <w:t>.</w:t>
      </w:r>
    </w:p>
    <w:p w14:paraId="3519DA3A" w14:textId="77777777" w:rsidR="00E650B4" w:rsidRPr="00E650B4" w:rsidRDefault="00E650B4" w:rsidP="005B6671">
      <w:pPr>
        <w:pStyle w:val="Poglen"/>
      </w:pPr>
    </w:p>
    <w:p w14:paraId="3BD5BE69" w14:textId="72BA20E0" w:rsidR="00E650B4" w:rsidRPr="005B6671" w:rsidRDefault="00E650B4" w:rsidP="00E650B4">
      <w:pPr>
        <w:pStyle w:val="Brezrazmikov"/>
        <w:rPr>
          <w:rFonts w:cstheme="minorHAnsi"/>
          <w:sz w:val="20"/>
          <w:szCs w:val="20"/>
        </w:rPr>
      </w:pPr>
      <w:r w:rsidRPr="005B6671">
        <w:rPr>
          <w:rFonts w:cstheme="minorHAnsi"/>
          <w:sz w:val="20"/>
          <w:szCs w:val="20"/>
        </w:rPr>
        <w:t>S to pogodbo naročnik naroča, izvajalec pa prevzame dobavo blaga javnega naročila</w:t>
      </w:r>
      <w:r w:rsidR="005B6671">
        <w:rPr>
          <w:rFonts w:cstheme="minorHAnsi"/>
          <w:sz w:val="20"/>
          <w:szCs w:val="20"/>
        </w:rPr>
        <w:t xml:space="preserve"> </w:t>
      </w:r>
      <w:r w:rsidR="005B6671" w:rsidRPr="005B6671">
        <w:rPr>
          <w:rFonts w:cstheme="minorHAnsi"/>
          <w:sz w:val="20"/>
          <w:szCs w:val="20"/>
        </w:rPr>
        <w:t xml:space="preserve">»DOBAVA OPREME V OKVIRU REKONSTRUKCIJE IN PRIZIDAVE VRTCA SPODNJI DUPLEK«, </w:t>
      </w:r>
      <w:r w:rsidR="005B6671" w:rsidRPr="005B6671">
        <w:rPr>
          <w:rFonts w:cstheme="minorHAnsi"/>
          <w:sz w:val="20"/>
          <w:szCs w:val="20"/>
          <w:highlight w:val="lightGray"/>
        </w:rPr>
        <w:t xml:space="preserve">sklop 1: Oprema kuhinje/sklop </w:t>
      </w:r>
      <w:r w:rsidR="0026668C">
        <w:rPr>
          <w:rFonts w:cstheme="minorHAnsi"/>
          <w:sz w:val="20"/>
          <w:szCs w:val="20"/>
          <w:highlight w:val="lightGray"/>
        </w:rPr>
        <w:t xml:space="preserve">/ </w:t>
      </w:r>
      <w:r w:rsidR="005B6671" w:rsidRPr="005B6671">
        <w:rPr>
          <w:rFonts w:cstheme="minorHAnsi"/>
          <w:sz w:val="20"/>
          <w:szCs w:val="20"/>
          <w:highlight w:val="lightGray"/>
        </w:rPr>
        <w:t>2: Oprema knjižnice, jedilnice, vrtca in skupne igralnice</w:t>
      </w:r>
      <w:r w:rsidRPr="005B6671">
        <w:rPr>
          <w:rFonts w:cstheme="minorHAnsi"/>
          <w:sz w:val="20"/>
          <w:szCs w:val="20"/>
        </w:rPr>
        <w:t xml:space="preserve">, ki jo bo izvajalec opravil skladno s svojo ponudbo </w:t>
      </w:r>
      <w:r w:rsidR="005B6671" w:rsidRPr="008C4303">
        <w:rPr>
          <w:sz w:val="20"/>
          <w:szCs w:val="20"/>
        </w:rPr>
        <w:t xml:space="preserve">št. </w:t>
      </w:r>
      <w:r w:rsidR="005B6671" w:rsidRPr="008C4303">
        <w:rPr>
          <w:sz w:val="20"/>
          <w:szCs w:val="20"/>
          <w:highlight w:val="lightGray"/>
        </w:rPr>
        <w:t>xxxxx</w:t>
      </w:r>
      <w:r w:rsidR="005B6671" w:rsidRPr="008C4303">
        <w:rPr>
          <w:sz w:val="20"/>
          <w:szCs w:val="20"/>
        </w:rPr>
        <w:t xml:space="preserve">, z dne </w:t>
      </w:r>
      <w:r w:rsidR="005B6671" w:rsidRPr="008C4303">
        <w:rPr>
          <w:sz w:val="20"/>
          <w:szCs w:val="20"/>
          <w:highlight w:val="lightGray"/>
        </w:rPr>
        <w:t>xxxxx</w:t>
      </w:r>
      <w:r w:rsidRPr="005B6671">
        <w:rPr>
          <w:rFonts w:cstheme="minorHAnsi"/>
          <w:sz w:val="20"/>
          <w:szCs w:val="20"/>
        </w:rPr>
        <w:t xml:space="preserve">. </w:t>
      </w:r>
    </w:p>
    <w:p w14:paraId="5EF13834" w14:textId="77777777" w:rsidR="00E650B4" w:rsidRPr="00E650B4" w:rsidRDefault="00E650B4" w:rsidP="005B6671">
      <w:pPr>
        <w:pStyle w:val="Poglen"/>
      </w:pPr>
    </w:p>
    <w:p w14:paraId="67061B4C" w14:textId="77777777" w:rsidR="00E650B4" w:rsidRPr="005B6671" w:rsidRDefault="00E650B4" w:rsidP="00E650B4">
      <w:pPr>
        <w:pStyle w:val="Brezrazmikov"/>
        <w:rPr>
          <w:rFonts w:cstheme="minorHAnsi"/>
          <w:sz w:val="20"/>
          <w:szCs w:val="20"/>
        </w:rPr>
      </w:pPr>
      <w:r w:rsidRPr="005B6671">
        <w:rPr>
          <w:rFonts w:cstheme="minorHAnsi"/>
          <w:sz w:val="20"/>
          <w:szCs w:val="20"/>
        </w:rPr>
        <w:t>Izvajalec bo dela iz prejšnjega člena izvajal na podlagi:</w:t>
      </w:r>
    </w:p>
    <w:p w14:paraId="70522ED6" w14:textId="49642FD7" w:rsidR="00E650B4" w:rsidRDefault="00371C28" w:rsidP="005B6671">
      <w:pPr>
        <w:pStyle w:val="Brezrazmikov"/>
        <w:numPr>
          <w:ilvl w:val="0"/>
          <w:numId w:val="84"/>
        </w:numPr>
        <w:rPr>
          <w:rFonts w:cstheme="minorHAnsi"/>
          <w:sz w:val="20"/>
          <w:szCs w:val="20"/>
        </w:rPr>
      </w:pPr>
      <w:r>
        <w:rPr>
          <w:rFonts w:cstheme="minorHAnsi"/>
          <w:sz w:val="20"/>
          <w:szCs w:val="20"/>
        </w:rPr>
        <w:t>d</w:t>
      </w:r>
      <w:r w:rsidR="005B6671">
        <w:rPr>
          <w:rFonts w:cstheme="minorHAnsi"/>
          <w:sz w:val="20"/>
          <w:szCs w:val="20"/>
        </w:rPr>
        <w:t>oku</w:t>
      </w:r>
      <w:r>
        <w:rPr>
          <w:rFonts w:cstheme="minorHAnsi"/>
          <w:sz w:val="20"/>
          <w:szCs w:val="20"/>
        </w:rPr>
        <w:t>me</w:t>
      </w:r>
      <w:r w:rsidR="005B6671">
        <w:rPr>
          <w:rFonts w:cstheme="minorHAnsi"/>
          <w:sz w:val="20"/>
          <w:szCs w:val="20"/>
        </w:rPr>
        <w:t>n</w:t>
      </w:r>
      <w:r>
        <w:rPr>
          <w:rFonts w:cstheme="minorHAnsi"/>
          <w:sz w:val="20"/>
          <w:szCs w:val="20"/>
        </w:rPr>
        <w:t>t</w:t>
      </w:r>
      <w:r w:rsidR="005B6671">
        <w:rPr>
          <w:rFonts w:cstheme="minorHAnsi"/>
          <w:sz w:val="20"/>
          <w:szCs w:val="20"/>
        </w:rPr>
        <w:t>acije v zvezi z o</w:t>
      </w:r>
      <w:r>
        <w:rPr>
          <w:rFonts w:cstheme="minorHAnsi"/>
          <w:sz w:val="20"/>
          <w:szCs w:val="20"/>
        </w:rPr>
        <w:t xml:space="preserve">ddajo javnega naročila </w:t>
      </w:r>
      <w:r w:rsidR="00E650B4" w:rsidRPr="005B6671">
        <w:rPr>
          <w:rFonts w:cstheme="minorHAnsi"/>
          <w:sz w:val="20"/>
          <w:szCs w:val="20"/>
        </w:rPr>
        <w:t xml:space="preserve">(pogoji, navedeni v </w:t>
      </w:r>
      <w:r>
        <w:rPr>
          <w:rFonts w:cstheme="minorHAnsi"/>
          <w:sz w:val="20"/>
          <w:szCs w:val="20"/>
        </w:rPr>
        <w:t>dokumentaciji</w:t>
      </w:r>
      <w:r w:rsidR="00E650B4" w:rsidRPr="005B6671">
        <w:rPr>
          <w:rFonts w:cstheme="minorHAnsi"/>
          <w:sz w:val="20"/>
          <w:szCs w:val="20"/>
        </w:rPr>
        <w:t>, veljajo tudi, če niso v tej pogodbi posebej navedeni),</w:t>
      </w:r>
    </w:p>
    <w:p w14:paraId="5204EE80" w14:textId="050C11CF" w:rsidR="00371C28" w:rsidRPr="005B6671" w:rsidRDefault="00371C28" w:rsidP="005B6671">
      <w:pPr>
        <w:pStyle w:val="Brezrazmikov"/>
        <w:numPr>
          <w:ilvl w:val="0"/>
          <w:numId w:val="84"/>
        </w:numPr>
        <w:rPr>
          <w:rFonts w:cstheme="minorHAnsi"/>
          <w:sz w:val="20"/>
          <w:szCs w:val="20"/>
        </w:rPr>
      </w:pPr>
      <w:r>
        <w:rPr>
          <w:rFonts w:cstheme="minorHAnsi"/>
          <w:sz w:val="20"/>
          <w:szCs w:val="20"/>
        </w:rPr>
        <w:t>izdelane projektni dokumentaciji,</w:t>
      </w:r>
    </w:p>
    <w:p w14:paraId="1BDBCE17" w14:textId="34B27243" w:rsidR="00E650B4" w:rsidRPr="005B6671" w:rsidRDefault="00371C28" w:rsidP="005B6671">
      <w:pPr>
        <w:pStyle w:val="Brezrazmikov"/>
        <w:numPr>
          <w:ilvl w:val="0"/>
          <w:numId w:val="84"/>
        </w:numPr>
        <w:rPr>
          <w:rFonts w:cstheme="minorHAnsi"/>
          <w:sz w:val="20"/>
          <w:szCs w:val="20"/>
        </w:rPr>
      </w:pPr>
      <w:r>
        <w:rPr>
          <w:rFonts w:cstheme="minorHAnsi"/>
          <w:sz w:val="20"/>
          <w:szCs w:val="20"/>
        </w:rPr>
        <w:t>ponudbe izvajalca iz 1. člena te pogodbe,</w:t>
      </w:r>
      <w:r w:rsidR="00E650B4" w:rsidRPr="005B6671">
        <w:rPr>
          <w:rFonts w:cstheme="minorHAnsi"/>
          <w:sz w:val="20"/>
          <w:szCs w:val="20"/>
        </w:rPr>
        <w:t xml:space="preserve">      ,</w:t>
      </w:r>
    </w:p>
    <w:p w14:paraId="5A7E160E" w14:textId="47588E0E" w:rsidR="00E650B4" w:rsidRPr="005B6671" w:rsidRDefault="00371C28" w:rsidP="005B6671">
      <w:pPr>
        <w:pStyle w:val="Brezrazmikov"/>
        <w:numPr>
          <w:ilvl w:val="0"/>
          <w:numId w:val="84"/>
        </w:numPr>
        <w:rPr>
          <w:rFonts w:cstheme="minorHAnsi"/>
          <w:sz w:val="20"/>
          <w:szCs w:val="20"/>
        </w:rPr>
      </w:pPr>
      <w:r>
        <w:rPr>
          <w:rFonts w:cstheme="minorHAnsi"/>
          <w:sz w:val="20"/>
          <w:szCs w:val="20"/>
        </w:rPr>
        <w:t>p</w:t>
      </w:r>
      <w:r w:rsidR="00E650B4" w:rsidRPr="005B6671">
        <w:rPr>
          <w:rFonts w:cstheme="minorHAnsi"/>
          <w:sz w:val="20"/>
          <w:szCs w:val="20"/>
        </w:rPr>
        <w:t>isnega tolmačenja naročnika v primeru nejasnosti,</w:t>
      </w:r>
    </w:p>
    <w:p w14:paraId="3220FECA" w14:textId="01350343" w:rsidR="00E650B4" w:rsidRPr="005B6671" w:rsidRDefault="00E650B4" w:rsidP="005B6671">
      <w:pPr>
        <w:pStyle w:val="Brezrazmikov"/>
        <w:numPr>
          <w:ilvl w:val="0"/>
          <w:numId w:val="84"/>
        </w:numPr>
        <w:rPr>
          <w:rFonts w:cstheme="minorHAnsi"/>
          <w:sz w:val="20"/>
          <w:szCs w:val="20"/>
        </w:rPr>
      </w:pPr>
      <w:r w:rsidRPr="005B6671">
        <w:rPr>
          <w:rFonts w:cstheme="minorHAnsi"/>
          <w:sz w:val="20"/>
          <w:szCs w:val="20"/>
        </w:rPr>
        <w:t>s strani naročnika potrjenega podrobnega plana dinamike napredovanja del (v nadaljevanju: terminski plan),</w:t>
      </w:r>
    </w:p>
    <w:p w14:paraId="36DB4DD8" w14:textId="252249CD" w:rsidR="00E650B4" w:rsidRPr="005B6671" w:rsidRDefault="00E650B4" w:rsidP="005B6671">
      <w:pPr>
        <w:pStyle w:val="Brezrazmikov"/>
        <w:numPr>
          <w:ilvl w:val="0"/>
          <w:numId w:val="84"/>
        </w:numPr>
        <w:rPr>
          <w:rFonts w:cstheme="minorHAnsi"/>
          <w:sz w:val="20"/>
          <w:szCs w:val="20"/>
        </w:rPr>
      </w:pPr>
      <w:r w:rsidRPr="005B6671">
        <w:rPr>
          <w:rFonts w:cstheme="minorHAnsi"/>
          <w:sz w:val="20"/>
          <w:szCs w:val="20"/>
        </w:rPr>
        <w:t>zakonov in predpisov s področja graditve objektov, varstva pri delu in varstva pred požarom, tehničnih predpisov, normativov in standardov, ki urejajo področje izvajanja pogodbenih del.</w:t>
      </w:r>
    </w:p>
    <w:p w14:paraId="1E880DBE" w14:textId="77777777" w:rsidR="00E650B4" w:rsidRPr="00E650B4" w:rsidRDefault="00E650B4" w:rsidP="00371C28">
      <w:pPr>
        <w:pStyle w:val="Pogpoglavje"/>
      </w:pPr>
      <w:r w:rsidRPr="00E650B4">
        <w:t>POGODBENI ROKI</w:t>
      </w:r>
    </w:p>
    <w:p w14:paraId="6483FE73" w14:textId="3E763781" w:rsidR="00E650B4" w:rsidRPr="00E650B4" w:rsidRDefault="00E650B4" w:rsidP="00371C28">
      <w:pPr>
        <w:pStyle w:val="Poglen"/>
      </w:pPr>
    </w:p>
    <w:p w14:paraId="4DEAFBF7" w14:textId="75FCC750" w:rsidR="00E650B4" w:rsidRPr="00371C28" w:rsidRDefault="00E650B4" w:rsidP="00E650B4">
      <w:pPr>
        <w:pStyle w:val="Brezrazmikov"/>
        <w:rPr>
          <w:rFonts w:cstheme="minorHAnsi"/>
          <w:sz w:val="20"/>
          <w:szCs w:val="20"/>
        </w:rPr>
      </w:pPr>
      <w:r w:rsidRPr="00371C28">
        <w:rPr>
          <w:rFonts w:cstheme="minorHAnsi"/>
          <w:sz w:val="20"/>
          <w:szCs w:val="20"/>
        </w:rPr>
        <w:t xml:space="preserve">Dela po tej pogodbi bodo potekala </w:t>
      </w:r>
      <w:r w:rsidR="00371C28">
        <w:rPr>
          <w:rFonts w:cstheme="minorHAnsi"/>
          <w:sz w:val="20"/>
          <w:szCs w:val="20"/>
        </w:rPr>
        <w:t xml:space="preserve">od </w:t>
      </w:r>
      <w:bookmarkStart w:id="5" w:name="_Hlk157168897"/>
      <w:r w:rsidR="00371C28" w:rsidRPr="00371C28">
        <w:rPr>
          <w:rFonts w:cstheme="minorHAnsi"/>
          <w:sz w:val="20"/>
          <w:szCs w:val="20"/>
          <w:highlight w:val="lightGray"/>
        </w:rPr>
        <w:t>dd.mm.llll</w:t>
      </w:r>
      <w:r w:rsidR="00371C28">
        <w:rPr>
          <w:rFonts w:cstheme="minorHAnsi"/>
          <w:sz w:val="20"/>
          <w:szCs w:val="20"/>
        </w:rPr>
        <w:t xml:space="preserve"> </w:t>
      </w:r>
      <w:bookmarkEnd w:id="5"/>
      <w:r w:rsidR="00371C28">
        <w:rPr>
          <w:rFonts w:cstheme="minorHAnsi"/>
          <w:sz w:val="20"/>
          <w:szCs w:val="20"/>
        </w:rPr>
        <w:t xml:space="preserve">do </w:t>
      </w:r>
      <w:r w:rsidR="00371C28" w:rsidRPr="00371C28">
        <w:rPr>
          <w:rFonts w:cstheme="minorHAnsi"/>
          <w:sz w:val="20"/>
          <w:szCs w:val="20"/>
          <w:highlight w:val="lightGray"/>
        </w:rPr>
        <w:t>dd.mm.llll</w:t>
      </w:r>
      <w:r w:rsidRPr="00371C28">
        <w:rPr>
          <w:rFonts w:cstheme="minorHAnsi"/>
          <w:sz w:val="20"/>
          <w:szCs w:val="20"/>
        </w:rPr>
        <w:t xml:space="preserve"> oziroma skladno z roki iz terminskega plana iz 6. člena te pogodbe.</w:t>
      </w:r>
      <w:r w:rsidR="00371C28">
        <w:rPr>
          <w:rFonts w:cstheme="minorHAnsi"/>
          <w:sz w:val="20"/>
          <w:szCs w:val="20"/>
        </w:rPr>
        <w:t xml:space="preserve"> </w:t>
      </w:r>
      <w:r w:rsidR="00371C28" w:rsidRPr="00371C28">
        <w:rPr>
          <w:rFonts w:cstheme="minorHAnsi"/>
          <w:sz w:val="20"/>
          <w:szCs w:val="20"/>
          <w:highlight w:val="lightGray"/>
        </w:rPr>
        <w:t>1. faza se izvaja v času od dd.mm.llll do dd.mm.llll, 2. faza pa v času od od dd.mm.llll do dd.mm.llll.</w:t>
      </w:r>
      <w:r w:rsidR="00371C28">
        <w:rPr>
          <w:rFonts w:cstheme="minorHAnsi"/>
          <w:sz w:val="20"/>
          <w:szCs w:val="20"/>
        </w:rPr>
        <w:t xml:space="preserve"> </w:t>
      </w:r>
    </w:p>
    <w:p w14:paraId="083CF2C8" w14:textId="77777777" w:rsidR="00371C28" w:rsidRPr="00E650B4" w:rsidRDefault="00371C28" w:rsidP="00371C28">
      <w:pPr>
        <w:pStyle w:val="Poglen"/>
      </w:pPr>
    </w:p>
    <w:p w14:paraId="72067459" w14:textId="180B0B96" w:rsidR="00E650B4" w:rsidRPr="00E650B4" w:rsidRDefault="00E650B4" w:rsidP="00371C28">
      <w:pPr>
        <w:pStyle w:val="Pogodstavek"/>
      </w:pPr>
      <w:r w:rsidRPr="00E650B4">
        <w:t xml:space="preserve">Rok začetka del je pet delovnih dni po uveljavitvi pogodbe in uvedbi v delo. </w:t>
      </w:r>
    </w:p>
    <w:p w14:paraId="7CAA652D" w14:textId="046B49B4" w:rsidR="00E650B4" w:rsidRPr="00E650B4" w:rsidRDefault="00E650B4" w:rsidP="00371C28">
      <w:pPr>
        <w:pStyle w:val="Pogodstavek"/>
      </w:pPr>
      <w:r w:rsidRPr="00E650B4">
        <w:lastRenderedPageBreak/>
        <w:t xml:space="preserve">Rok dokončanja vseh pogodbenih del je </w:t>
      </w:r>
      <w:r w:rsidR="00371C28" w:rsidRPr="00371C28">
        <w:rPr>
          <w:rFonts w:cstheme="minorHAnsi"/>
          <w:highlight w:val="lightGray"/>
        </w:rPr>
        <w:t>dd.mm.llll</w:t>
      </w:r>
      <w:r w:rsidR="00371C28" w:rsidRPr="00371C28">
        <w:rPr>
          <w:highlight w:val="lightGray"/>
        </w:rPr>
        <w:t xml:space="preserve">, od tega 1. faze do </w:t>
      </w:r>
      <w:r w:rsidR="00371C28" w:rsidRPr="00371C28">
        <w:rPr>
          <w:rFonts w:cstheme="minorHAnsi"/>
          <w:highlight w:val="lightGray"/>
        </w:rPr>
        <w:t>dd.mm.llll</w:t>
      </w:r>
      <w:r w:rsidR="00371C28" w:rsidRPr="00371C28">
        <w:rPr>
          <w:highlight w:val="lightGray"/>
        </w:rPr>
        <w:t xml:space="preserve"> in 2. faze do </w:t>
      </w:r>
      <w:r w:rsidR="00371C28" w:rsidRPr="00371C28">
        <w:rPr>
          <w:rFonts w:cstheme="minorHAnsi"/>
          <w:highlight w:val="lightGray"/>
        </w:rPr>
        <w:t>dd.mm.llll.</w:t>
      </w:r>
    </w:p>
    <w:p w14:paraId="2FF87073" w14:textId="0B87D1AE" w:rsidR="00E650B4" w:rsidRPr="00E650B4" w:rsidRDefault="00E650B4" w:rsidP="00371C28">
      <w:pPr>
        <w:pStyle w:val="Pogodstavek"/>
      </w:pPr>
      <w:r w:rsidRPr="00E650B4">
        <w:t>Za rok dokončanja vseh del se šteje uspešno izveden pregled dobavljene in montirane opreme, vključno z odpravo vseh pomanjkljivosti, ugotovljenih pri kakovostnem in količinskem pregledu ter izročitev vse potrebne dokumentacije, vključno z navodili za vzdrževanje.</w:t>
      </w:r>
    </w:p>
    <w:p w14:paraId="68FEC46A" w14:textId="29B1F463" w:rsidR="00E650B4" w:rsidRPr="00E650B4" w:rsidRDefault="00E650B4" w:rsidP="00371C28">
      <w:pPr>
        <w:pStyle w:val="Pogodstavek"/>
      </w:pPr>
      <w:r w:rsidRPr="00E650B4">
        <w:t>Pogodbeni roki se lahko spremenijo le v primeru višje sile, ki jo definirajo zakonska določila. Spremenjene roke mora potrditi odgovorna oseba naročnika. V primeru prekoračitve pogodbenih rokov je stranka, ki je povzročila prekoračitev, dolžna nositi vse stroške, ki nastanejo zaradi zamude.</w:t>
      </w:r>
    </w:p>
    <w:p w14:paraId="01FF8472" w14:textId="77777777" w:rsidR="00E650B4" w:rsidRPr="00E650B4" w:rsidRDefault="00E650B4" w:rsidP="00371C28">
      <w:pPr>
        <w:pStyle w:val="Poglen"/>
      </w:pPr>
    </w:p>
    <w:p w14:paraId="4288C0CA" w14:textId="77777777" w:rsidR="00E650B4" w:rsidRPr="00371C28" w:rsidRDefault="00E650B4" w:rsidP="00E650B4">
      <w:pPr>
        <w:pStyle w:val="Brezrazmikov"/>
        <w:rPr>
          <w:rFonts w:cstheme="minorHAnsi"/>
          <w:sz w:val="20"/>
          <w:szCs w:val="20"/>
        </w:rPr>
      </w:pPr>
      <w:r w:rsidRPr="00371C28">
        <w:rPr>
          <w:rFonts w:cstheme="minorHAnsi"/>
          <w:sz w:val="20"/>
          <w:szCs w:val="20"/>
        </w:rPr>
        <w:t>Izvajalec mora v treh delovnih dneh po uveljavitvi pogodbe naročniku predložiti terminski plan. Terminski plan je potrjen, ko ga potrdi odgovorna oseba naročnika.</w:t>
      </w:r>
    </w:p>
    <w:p w14:paraId="5136265C" w14:textId="77777777" w:rsidR="00E650B4" w:rsidRPr="00E650B4" w:rsidRDefault="00E650B4" w:rsidP="00371C28">
      <w:pPr>
        <w:pStyle w:val="Pogpoglavje"/>
      </w:pPr>
      <w:r w:rsidRPr="00E650B4">
        <w:t>POGODBENA CENA</w:t>
      </w:r>
    </w:p>
    <w:p w14:paraId="7E2938C9" w14:textId="77777777" w:rsidR="00E650B4" w:rsidRPr="00E650B4" w:rsidRDefault="00E650B4" w:rsidP="00371C28">
      <w:pPr>
        <w:pStyle w:val="Poglen"/>
      </w:pPr>
    </w:p>
    <w:p w14:paraId="6908F840" w14:textId="7E1A5E0E" w:rsidR="00E650B4" w:rsidRPr="00E650B4" w:rsidRDefault="00E650B4" w:rsidP="00134B71">
      <w:pPr>
        <w:pStyle w:val="Pogodstavek"/>
        <w:numPr>
          <w:ilvl w:val="0"/>
          <w:numId w:val="85"/>
        </w:numPr>
      </w:pPr>
      <w:r w:rsidRPr="00E650B4">
        <w:t>Vrednot blaga in storitev po tej pogodbi znaša</w:t>
      </w:r>
      <w:r w:rsidR="00371C28">
        <w:t xml:space="preserve"> </w:t>
      </w:r>
      <w:r w:rsidR="00371C28" w:rsidRPr="00371C28">
        <w:rPr>
          <w:highlight w:val="lightGray"/>
        </w:rPr>
        <w:t>xxxx</w:t>
      </w:r>
      <w:r w:rsidR="00371C28">
        <w:t xml:space="preserve"> </w:t>
      </w:r>
      <w:r w:rsidRPr="00E650B4">
        <w:t>EUR brez DDV, oziroma</w:t>
      </w:r>
      <w:r w:rsidR="00371C28" w:rsidRPr="00371C28">
        <w:rPr>
          <w:highlight w:val="lightGray"/>
        </w:rPr>
        <w:t xml:space="preserve"> xxxx</w:t>
      </w:r>
      <w:r w:rsidR="00371C28">
        <w:t xml:space="preserve"> </w:t>
      </w:r>
      <w:r w:rsidRPr="00E650B4">
        <w:t>EUR z vključenim DDV, z besedo:</w:t>
      </w:r>
      <w:r w:rsidR="00371C28" w:rsidRPr="00371C28">
        <w:rPr>
          <w:highlight w:val="lightGray"/>
        </w:rPr>
        <w:t xml:space="preserve"> xxxx</w:t>
      </w:r>
      <w:r w:rsidRPr="00E650B4">
        <w:t>.</w:t>
      </w:r>
    </w:p>
    <w:p w14:paraId="18288B57" w14:textId="303F1188" w:rsidR="00E650B4" w:rsidRPr="00E650B4" w:rsidRDefault="00E650B4" w:rsidP="00371C28">
      <w:pPr>
        <w:pStyle w:val="Pogodstavek"/>
      </w:pPr>
      <w:r w:rsidRPr="00E650B4">
        <w:t>Cene blaga so fiksne in so opredeljene v predračunu, ki je sestavni del pogodbe. Pogodbena vrednost je fiksna do konca izvedbe ureditve.</w:t>
      </w:r>
    </w:p>
    <w:p w14:paraId="66764525" w14:textId="5AD87AA7" w:rsidR="00E650B4" w:rsidRPr="00E650B4" w:rsidRDefault="00E650B4" w:rsidP="00371C28">
      <w:pPr>
        <w:pStyle w:val="Pogodstavek"/>
      </w:pPr>
      <w:r w:rsidRPr="00E650B4">
        <w:t>V cenah so zajeti vsi stroški za izvedbo dogovorjenih del, predvidenih z javnim naročilom in s popisi del, pa tudi dela, ki z dokumentacijo niso predvidena, so pa predpisana z veljavnimi predpisi, soglasji in pravili stroke, ali če so potrebna za zagotovitev varnosti, stabilnosti in funkcionalnosti posameznih delov ali objekta kot celote. Izvajalec se izrecno odpoveduje zahtevkom iz naslova sprememb enotnih cen nad 10 % (izključen je 656. člen Obligacijskega zakonika, Uradni list RS, št. 97/07 – uradno prečiščeno besedilo in 64/16 - Odl. US).</w:t>
      </w:r>
    </w:p>
    <w:p w14:paraId="624793A7" w14:textId="32675053" w:rsidR="00E650B4" w:rsidRPr="00E650B4" w:rsidRDefault="00E650B4" w:rsidP="00371C28">
      <w:pPr>
        <w:pStyle w:val="Pogodstavek"/>
      </w:pPr>
      <w:r w:rsidRPr="00E650B4">
        <w:t>Izvajalec izrecno potrjuje, da mu je znano delovišče, vključno s vso dokumentacijo, po kateri bo dela izvajal, da razume in sprejema zahteve iz popisa del oziroma predračuna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izvedbe del, kvaliteta vgrajenega materiala, funkcionalnost posameznih delov ali objekta kot celote.</w:t>
      </w:r>
    </w:p>
    <w:p w14:paraId="6EF84721" w14:textId="77777777" w:rsidR="00E650B4" w:rsidRPr="00E650B4" w:rsidRDefault="00E650B4" w:rsidP="00371C28">
      <w:pPr>
        <w:pStyle w:val="Pogpoglavje"/>
      </w:pPr>
      <w:r w:rsidRPr="00E650B4">
        <w:t>OBRAČUN IN NAČIN PLAČILA</w:t>
      </w:r>
    </w:p>
    <w:p w14:paraId="002D9A92" w14:textId="77777777" w:rsidR="00E650B4" w:rsidRPr="00E650B4" w:rsidRDefault="00E650B4" w:rsidP="00371C28">
      <w:pPr>
        <w:pStyle w:val="Poglen"/>
      </w:pPr>
    </w:p>
    <w:p w14:paraId="708F7FFE" w14:textId="2D6C76AC" w:rsidR="00E650B4" w:rsidRPr="00E650B4" w:rsidRDefault="00E650B4" w:rsidP="00371C28">
      <w:pPr>
        <w:pStyle w:val="Pogodstavek"/>
        <w:numPr>
          <w:ilvl w:val="0"/>
          <w:numId w:val="86"/>
        </w:numPr>
      </w:pPr>
      <w:r w:rsidRPr="00E650B4">
        <w:t xml:space="preserve">Izvajalec bo za dobavljeno in montirano opremo naročniku izstavil e-račun, ki bo sestavljen na podlagi popisa dejansko dobavljene in montirane opreme, ki je priloga e-računa. </w:t>
      </w:r>
    </w:p>
    <w:p w14:paraId="4C2E32E1" w14:textId="2FA58DC9" w:rsidR="00E650B4" w:rsidRPr="00E650B4" w:rsidRDefault="00E650B4" w:rsidP="00371C28">
      <w:pPr>
        <w:pStyle w:val="Pogodstavek"/>
        <w:numPr>
          <w:ilvl w:val="0"/>
          <w:numId w:val="86"/>
        </w:numPr>
      </w:pPr>
      <w:r w:rsidRPr="00E650B4">
        <w:t>Izvajalec bo e-račun naročniku izstavil po opravljenem količinskem in kakovostnem prevzemu del in podpisu primopredajnega zapisnika.</w:t>
      </w:r>
    </w:p>
    <w:p w14:paraId="2362B07D" w14:textId="7A54A40C" w:rsidR="00E650B4" w:rsidRPr="00E650B4" w:rsidRDefault="00E650B4" w:rsidP="00371C28">
      <w:pPr>
        <w:pStyle w:val="Pogodstavek"/>
        <w:numPr>
          <w:ilvl w:val="0"/>
          <w:numId w:val="86"/>
        </w:numPr>
      </w:pPr>
      <w:r w:rsidRPr="00E650B4">
        <w:t>Ne glede na določilo prvega in drugega odstavka tega člena lahko izvajalec po dogovoru z naročnikom izvede tudi vmesne obračune in naročniku izda začasne situacije z ustreznimi e-računi. Tak dogovor se zapiše v zapisniški obliki.</w:t>
      </w:r>
    </w:p>
    <w:p w14:paraId="1C198195" w14:textId="74126E4F" w:rsidR="00E650B4" w:rsidRPr="00E650B4" w:rsidRDefault="00E650B4" w:rsidP="00371C28">
      <w:pPr>
        <w:pStyle w:val="Pogodstavek"/>
        <w:numPr>
          <w:ilvl w:val="0"/>
          <w:numId w:val="86"/>
        </w:numPr>
      </w:pPr>
      <w:r w:rsidRPr="00E650B4">
        <w:t>Naročnik bo vsak e-račun poravnal 30. dan od dneva prejema pravilno izstavljenega e-računa.</w:t>
      </w:r>
    </w:p>
    <w:p w14:paraId="4C84277B" w14:textId="77777777" w:rsidR="00E650B4" w:rsidRPr="00E650B4" w:rsidRDefault="00E650B4" w:rsidP="00371C28">
      <w:pPr>
        <w:pStyle w:val="Pogpoglavje"/>
      </w:pPr>
      <w:r w:rsidRPr="00E650B4">
        <w:t>OBVEZNOSTI NAROČNIKA</w:t>
      </w:r>
    </w:p>
    <w:p w14:paraId="58FD9EDE" w14:textId="77777777" w:rsidR="00E650B4" w:rsidRPr="00E650B4" w:rsidRDefault="00E650B4" w:rsidP="00371C28">
      <w:pPr>
        <w:pStyle w:val="Poglen"/>
      </w:pPr>
    </w:p>
    <w:p w14:paraId="14C482D8" w14:textId="77777777" w:rsidR="00E650B4" w:rsidRPr="00371C28" w:rsidRDefault="00E650B4" w:rsidP="00E650B4">
      <w:pPr>
        <w:pStyle w:val="Brezrazmikov"/>
        <w:rPr>
          <w:rFonts w:cstheme="minorHAnsi"/>
          <w:sz w:val="20"/>
          <w:szCs w:val="20"/>
        </w:rPr>
      </w:pPr>
      <w:r w:rsidRPr="00371C28">
        <w:rPr>
          <w:rFonts w:cstheme="minorHAnsi"/>
          <w:sz w:val="20"/>
          <w:szCs w:val="20"/>
        </w:rPr>
        <w:t>Naročnik se obvezuje:,</w:t>
      </w:r>
    </w:p>
    <w:p w14:paraId="51DC43ED" w14:textId="2012970E"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v treh dneh po podpisu pogodbe uvesti izvajalca v delo z vso razpoložljivo dokumentacijo in informacijami, ki so potrebne za izvedbo pogodbenih obveznosti,</w:t>
      </w:r>
    </w:p>
    <w:p w14:paraId="0A26C26D" w14:textId="0439B13B"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sodelovati z izvajalcem s ciljem, da se prevzete storitve izvrši pravočasno in kakovostno,</w:t>
      </w:r>
    </w:p>
    <w:p w14:paraId="0BFD9596" w14:textId="3450E04D"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 xml:space="preserve">pravočasno obvestiti izvajalca o vseh spremembah in novo nastalih situacijah, ki bi lahko imele vpliv na izvršitev prevzetih storitev. </w:t>
      </w:r>
    </w:p>
    <w:p w14:paraId="1A6041A2" w14:textId="77777777" w:rsidR="00E650B4" w:rsidRPr="00E650B4" w:rsidRDefault="00E650B4" w:rsidP="00E650B4">
      <w:pPr>
        <w:pStyle w:val="Brezrazmikov"/>
        <w:rPr>
          <w:rFonts w:cstheme="minorHAnsi"/>
        </w:rPr>
      </w:pPr>
    </w:p>
    <w:p w14:paraId="79C2A8C8" w14:textId="77777777" w:rsidR="00E650B4" w:rsidRPr="00E650B4" w:rsidRDefault="00E650B4" w:rsidP="00371C28">
      <w:pPr>
        <w:pStyle w:val="Pogpoglavje"/>
      </w:pPr>
      <w:r w:rsidRPr="00E650B4">
        <w:lastRenderedPageBreak/>
        <w:t>OBVEZNOSTI IZVAJALCA</w:t>
      </w:r>
    </w:p>
    <w:p w14:paraId="0318C26E" w14:textId="77777777" w:rsidR="00E650B4" w:rsidRPr="00E650B4" w:rsidRDefault="00E650B4" w:rsidP="00371C28">
      <w:pPr>
        <w:pStyle w:val="Poglen"/>
      </w:pPr>
    </w:p>
    <w:p w14:paraId="67E7AF5B" w14:textId="77777777" w:rsidR="00E650B4" w:rsidRPr="00371C28" w:rsidRDefault="00E650B4" w:rsidP="00E650B4">
      <w:pPr>
        <w:pStyle w:val="Brezrazmikov"/>
        <w:rPr>
          <w:rFonts w:cstheme="minorHAnsi"/>
          <w:sz w:val="20"/>
          <w:szCs w:val="20"/>
        </w:rPr>
      </w:pPr>
      <w:r w:rsidRPr="00371C28">
        <w:rPr>
          <w:rFonts w:cstheme="minorHAnsi"/>
          <w:sz w:val="20"/>
          <w:szCs w:val="20"/>
        </w:rPr>
        <w:t>Izvajalec se obvezuje:</w:t>
      </w:r>
    </w:p>
    <w:p w14:paraId="3E3F1525" w14:textId="10059A66"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prevzeta dela izvršiti strokovno, vestno in kakovostno, v skladu z veljavnimi tehničnimi predpisi, standardi, normativi in ostalimi pogoji iz razpisa in pogodbe;</w:t>
      </w:r>
    </w:p>
    <w:p w14:paraId="151B0A2E" w14:textId="4200E756"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sodelovati z naročnikom ter upoštevati njegove ekonomske in tehnične pogoje;</w:t>
      </w:r>
    </w:p>
    <w:p w14:paraId="4962431A" w14:textId="37B7B57F"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dajati potrebna pojasnila in po potrebi reševati probleme, nastale na objektu, pri čemer morajo biti vse rešitve izvedene na osnovi pisnega soglasja naročnika;</w:t>
      </w:r>
    </w:p>
    <w:p w14:paraId="59B525B8" w14:textId="21AEC949"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 xml:space="preserve">prevzeti stroške izvedbe </w:t>
      </w:r>
      <w:r w:rsidR="00371C28">
        <w:rPr>
          <w:rFonts w:cstheme="minorHAnsi"/>
          <w:sz w:val="20"/>
          <w:szCs w:val="20"/>
        </w:rPr>
        <w:t>vseh</w:t>
      </w:r>
      <w:r w:rsidRPr="00371C28">
        <w:rPr>
          <w:rFonts w:cstheme="minorHAnsi"/>
          <w:sz w:val="20"/>
          <w:szCs w:val="20"/>
        </w:rPr>
        <w:t xml:space="preserve"> del ter nabave in vgradnje vsega materiala in opreme, predvidenega za vgradnjo in montažo;</w:t>
      </w:r>
    </w:p>
    <w:p w14:paraId="1574E58E" w14:textId="180610CB"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zaščititi in zavarovati vso opremo v času skladiščenja in prenosa pred vremenskimi vplivi, vlago, tatvinami in drugimi poškodbami;</w:t>
      </w:r>
    </w:p>
    <w:p w14:paraId="409726AB" w14:textId="3BBF004E"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prevzeti stroške prevozov, raztovarjanja in skladiščenja ter notranjega transporta na objektu;</w:t>
      </w:r>
    </w:p>
    <w:p w14:paraId="01B33CCD" w14:textId="297B91E5"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zavarovati delovišče, svoja dela, delavce in opremo med izvajanjem montaže do predaje naročniku;</w:t>
      </w:r>
    </w:p>
    <w:p w14:paraId="54302D4F" w14:textId="0498C4B4"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med izvajanjem del samostojno poskrbeti za vse potrebne ukrepe varstva pri delu in varstva pred požarom in za izvajanje teh ukrepov, kakor tudi za posledice njihove morebitne opustitve prevzeti polno odgovornost;</w:t>
      </w:r>
    </w:p>
    <w:p w14:paraId="57470951" w14:textId="73BEDDF1"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s pisno izjavo obvestiti naročnika, da je pogodbena dela dokončal in mu izročiti vso potrebno dokumentacijo (ateste, certifikate, garancijske liste in navodila za uporabo in vzdrževanje), pri čemer morajo biti vsi dokumenti v tujem jeziku prevedeni v slovenski jezik;</w:t>
      </w:r>
    </w:p>
    <w:p w14:paraId="5B3D3C32" w14:textId="7C555B5C"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 xml:space="preserve">v okviru zaključnih del z opreme, objekta in zemljišča odstraniti vse pri delih nastale odpadke in v tem smislu vzpostaviti prvotno stanje stvari; </w:t>
      </w:r>
    </w:p>
    <w:p w14:paraId="573B26D9" w14:textId="719EDF84" w:rsidR="00E650B4" w:rsidRDefault="00E650B4" w:rsidP="00371C28">
      <w:pPr>
        <w:pStyle w:val="Brezrazmikov"/>
        <w:numPr>
          <w:ilvl w:val="0"/>
          <w:numId w:val="84"/>
        </w:numPr>
        <w:rPr>
          <w:rFonts w:cstheme="minorHAnsi"/>
          <w:sz w:val="20"/>
          <w:szCs w:val="20"/>
        </w:rPr>
      </w:pPr>
      <w:r w:rsidRPr="00371C28">
        <w:rPr>
          <w:rFonts w:cstheme="minorHAnsi"/>
          <w:sz w:val="20"/>
          <w:szCs w:val="20"/>
        </w:rPr>
        <w:t>prevzeti stroške v zvezi z odvozom odvečnega materiala in odpadkov skladno s pravilnikom lokalne deponije, ne glede na oddaljenost deponije od gradbišča oz. delovišča,</w:t>
      </w:r>
    </w:p>
    <w:p w14:paraId="6BB0D65F" w14:textId="2AE0A2CF" w:rsidR="00646705" w:rsidRPr="00646705" w:rsidRDefault="00646705" w:rsidP="00371C28">
      <w:pPr>
        <w:pStyle w:val="Brezrazmikov"/>
        <w:numPr>
          <w:ilvl w:val="0"/>
          <w:numId w:val="84"/>
        </w:numPr>
        <w:rPr>
          <w:rFonts w:cstheme="minorHAnsi"/>
          <w:sz w:val="20"/>
          <w:szCs w:val="20"/>
        </w:rPr>
      </w:pPr>
      <w:r w:rsidRPr="00646705">
        <w:rPr>
          <w:rFonts w:cstheme="minorHAnsi"/>
          <w:sz w:val="20"/>
          <w:szCs w:val="20"/>
        </w:rPr>
        <w:t>uporabnika poučiti in usposobiti za varno delo z vgrajeno opremo in mu predati vsa navodila za obratovanje in vzdrževanje v fizični in elektronski obliki;</w:t>
      </w:r>
    </w:p>
    <w:p w14:paraId="134E4720" w14:textId="76F1B7F9"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prevzeti stroške za popravilo morebitnih škod, ki bi jih povzročil izvajalec ali njegov podizvajalec, na opremi ali objektu oz. delu objekta, dovoznih cestah, zunanjem okolju, komunalnih vodih in priključkih ter na sosednjih objektih,</w:t>
      </w:r>
    </w:p>
    <w:p w14:paraId="3D0B4681" w14:textId="322BB063"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prevzeti stroške navodil za obratovanje in vzdrževanje,</w:t>
      </w:r>
    </w:p>
    <w:p w14:paraId="749C9F52" w14:textId="511A9337"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prevzeti stroške garancij, ki jih mora izvajalec predložiti naročniku,</w:t>
      </w:r>
    </w:p>
    <w:p w14:paraId="37991289" w14:textId="038E893D" w:rsidR="00E650B4" w:rsidRPr="00371C28" w:rsidRDefault="00E650B4" w:rsidP="00371C28">
      <w:pPr>
        <w:pStyle w:val="Brezrazmikov"/>
        <w:numPr>
          <w:ilvl w:val="0"/>
          <w:numId w:val="84"/>
        </w:numPr>
        <w:rPr>
          <w:rFonts w:cstheme="minorHAnsi"/>
          <w:sz w:val="20"/>
          <w:szCs w:val="20"/>
        </w:rPr>
      </w:pPr>
      <w:r w:rsidRPr="00371C28">
        <w:rPr>
          <w:rFonts w:cstheme="minorHAnsi"/>
          <w:sz w:val="20"/>
          <w:szCs w:val="20"/>
        </w:rPr>
        <w:t>druge nenavedene in nepredvidene stroške, ki so za izvedbo del nujno potrebni.</w:t>
      </w:r>
    </w:p>
    <w:p w14:paraId="7E008574" w14:textId="77777777" w:rsidR="00E650B4" w:rsidRPr="00E650B4" w:rsidRDefault="00E650B4" w:rsidP="00FB1073">
      <w:pPr>
        <w:pStyle w:val="Poglen"/>
      </w:pPr>
    </w:p>
    <w:p w14:paraId="750CAD92" w14:textId="4366BDF9" w:rsidR="00E650B4" w:rsidRDefault="00E650B4" w:rsidP="00FB1073">
      <w:pPr>
        <w:pStyle w:val="Pogodstavek"/>
        <w:numPr>
          <w:ilvl w:val="0"/>
          <w:numId w:val="89"/>
        </w:numPr>
      </w:pPr>
      <w:r w:rsidRPr="00E650B4">
        <w:t xml:space="preserve">Izvajalec je dolžan naročniku najkasneje </w:t>
      </w:r>
      <w:r w:rsidR="00FB1073">
        <w:t xml:space="preserve">v roku 15 dni po podpisu pogodbe naročniku predati </w:t>
      </w:r>
      <w:r w:rsidRPr="00E650B4">
        <w:t>zavarovanje za dobro izvedbo pogodbenih obveznosti</w:t>
      </w:r>
      <w:r w:rsidR="00FB1073">
        <w:t>, kot je določeno v dokumentaciji v zvezi z oddajo javnega naročila</w:t>
      </w:r>
      <w:r w:rsidRPr="00E650B4">
        <w:t>.</w:t>
      </w:r>
    </w:p>
    <w:p w14:paraId="00AEA11E" w14:textId="014839F9" w:rsidR="006301FB" w:rsidRPr="00E650B4" w:rsidRDefault="006301FB" w:rsidP="00FB1073">
      <w:pPr>
        <w:pStyle w:val="Pogodstavek"/>
        <w:numPr>
          <w:ilvl w:val="0"/>
          <w:numId w:val="89"/>
        </w:numPr>
      </w:pPr>
      <w:r>
        <w:t>Predloženo zavarovanje iz prejšnjega odstavka je pogoj za veljavnost te pogodbe.</w:t>
      </w:r>
    </w:p>
    <w:p w14:paraId="026BB2C1" w14:textId="01CFA16F" w:rsidR="00E650B4" w:rsidRPr="00E650B4" w:rsidRDefault="00E650B4" w:rsidP="00FB1073">
      <w:pPr>
        <w:pStyle w:val="Pogodstavek"/>
        <w:numPr>
          <w:ilvl w:val="0"/>
          <w:numId w:val="89"/>
        </w:numPr>
      </w:pPr>
      <w:r w:rsidRPr="00E650B4">
        <w:t xml:space="preserve">Izvajalec se zavezuje vnovčeno </w:t>
      </w:r>
      <w:r w:rsidR="00FB1073">
        <w:t>zavarovanje</w:t>
      </w:r>
      <w:r w:rsidRPr="00E650B4">
        <w:t xml:space="preserve"> nadomestiti z </w:t>
      </w:r>
      <w:r w:rsidR="00FB1073">
        <w:t>novo</w:t>
      </w:r>
      <w:r w:rsidRPr="00E650B4">
        <w:t>, v ustrezni višini glede na nerealizirano vrednost pogodbe, pri čemer se kot izhodišče za to vrednost uporabi pogodbena vrednost po tej pogodbi.</w:t>
      </w:r>
    </w:p>
    <w:p w14:paraId="6775FC6C" w14:textId="77777777" w:rsidR="00E650B4" w:rsidRPr="00E650B4" w:rsidRDefault="00E650B4" w:rsidP="00FB1073">
      <w:pPr>
        <w:pStyle w:val="Pogpoglavje"/>
      </w:pPr>
      <w:r w:rsidRPr="00E650B4">
        <w:t>GARANCIJA ZA KAKOVOST DEL, OPREME IN MATERIALA</w:t>
      </w:r>
    </w:p>
    <w:p w14:paraId="34619A05" w14:textId="77777777" w:rsidR="00E650B4" w:rsidRPr="00E650B4" w:rsidRDefault="00E650B4" w:rsidP="00FB1073">
      <w:pPr>
        <w:pStyle w:val="Poglen"/>
      </w:pPr>
      <w:r w:rsidRPr="00E650B4">
        <w:t xml:space="preserve"> </w:t>
      </w:r>
    </w:p>
    <w:p w14:paraId="07D5EC94" w14:textId="77777777" w:rsidR="00E650B4" w:rsidRPr="00FB1073" w:rsidRDefault="00E650B4" w:rsidP="00E650B4">
      <w:pPr>
        <w:pStyle w:val="Brezrazmikov"/>
        <w:rPr>
          <w:rFonts w:cstheme="minorHAnsi"/>
          <w:sz w:val="20"/>
          <w:szCs w:val="20"/>
        </w:rPr>
      </w:pPr>
      <w:r w:rsidRPr="00FB1073">
        <w:rPr>
          <w:rFonts w:cstheme="minorHAnsi"/>
          <w:sz w:val="20"/>
          <w:szCs w:val="20"/>
        </w:rPr>
        <w:t>Izvajalec jamči oz. garantira:</w:t>
      </w:r>
    </w:p>
    <w:p w14:paraId="34E1AA5B" w14:textId="18E8F716" w:rsidR="00E650B4" w:rsidRPr="00FB1073" w:rsidRDefault="00E650B4" w:rsidP="00FB1073">
      <w:pPr>
        <w:pStyle w:val="Brezrazmikov"/>
        <w:numPr>
          <w:ilvl w:val="0"/>
          <w:numId w:val="84"/>
        </w:numPr>
        <w:rPr>
          <w:rFonts w:cstheme="minorHAnsi"/>
          <w:sz w:val="20"/>
          <w:szCs w:val="20"/>
        </w:rPr>
      </w:pPr>
      <w:r w:rsidRPr="00FB1073">
        <w:rPr>
          <w:rFonts w:cstheme="minorHAnsi"/>
          <w:sz w:val="20"/>
          <w:szCs w:val="20"/>
        </w:rPr>
        <w:t>da bo pri izvajanju del ter pri dobavi in montiranju opreme uporabil samo atestirane materiale in izdelke, ustrezne kvalitete, v skladu s predračunom (popisom del),</w:t>
      </w:r>
    </w:p>
    <w:p w14:paraId="50512E90" w14:textId="3058A7C6" w:rsidR="00E650B4" w:rsidRPr="00FB1073" w:rsidRDefault="00E650B4" w:rsidP="00FB1073">
      <w:pPr>
        <w:pStyle w:val="Brezrazmikov"/>
        <w:numPr>
          <w:ilvl w:val="0"/>
          <w:numId w:val="84"/>
        </w:numPr>
        <w:rPr>
          <w:rFonts w:cstheme="minorHAnsi"/>
          <w:sz w:val="20"/>
          <w:szCs w:val="20"/>
        </w:rPr>
      </w:pPr>
      <w:r w:rsidRPr="00FB1073">
        <w:rPr>
          <w:rFonts w:cstheme="minorHAnsi"/>
          <w:sz w:val="20"/>
          <w:szCs w:val="20"/>
        </w:rPr>
        <w:t>da bodo njegove dobave in storitve v okviru pogodbe pravočasne, popolne in tehnično brezhibne,</w:t>
      </w:r>
    </w:p>
    <w:p w14:paraId="55742B6B" w14:textId="54293484" w:rsidR="00E650B4" w:rsidRPr="00FB1073" w:rsidRDefault="00E650B4" w:rsidP="00FB1073">
      <w:pPr>
        <w:pStyle w:val="Brezrazmikov"/>
        <w:numPr>
          <w:ilvl w:val="0"/>
          <w:numId w:val="84"/>
        </w:numPr>
        <w:rPr>
          <w:rFonts w:cstheme="minorHAnsi"/>
          <w:sz w:val="20"/>
          <w:szCs w:val="20"/>
        </w:rPr>
      </w:pPr>
      <w:r w:rsidRPr="00FB1073">
        <w:rPr>
          <w:rFonts w:cstheme="minorHAnsi"/>
          <w:sz w:val="20"/>
          <w:szCs w:val="20"/>
        </w:rPr>
        <w:t>da bo skladiščil opremo tako, da ne bo poškodovana, da ni vpliva vlage ipd.</w:t>
      </w:r>
    </w:p>
    <w:p w14:paraId="1DBFCC08" w14:textId="77777777" w:rsidR="00E650B4" w:rsidRPr="00E650B4" w:rsidRDefault="00E650B4" w:rsidP="00FB1073">
      <w:pPr>
        <w:pStyle w:val="Poglen"/>
      </w:pPr>
    </w:p>
    <w:p w14:paraId="62031E54" w14:textId="77777777" w:rsidR="00E650B4" w:rsidRPr="00FB1073" w:rsidRDefault="00E650B4" w:rsidP="00E650B4">
      <w:pPr>
        <w:pStyle w:val="Brezrazmikov"/>
        <w:rPr>
          <w:rFonts w:cstheme="minorHAnsi"/>
          <w:sz w:val="20"/>
          <w:szCs w:val="20"/>
        </w:rPr>
      </w:pPr>
      <w:r w:rsidRPr="00FB1073">
        <w:rPr>
          <w:rFonts w:cstheme="minorHAnsi"/>
          <w:sz w:val="20"/>
          <w:szCs w:val="20"/>
        </w:rPr>
        <w:t>Če je pri prevzemu izvedenih del in montirane opreme ugotovljeno, da niso izpolnjene garantirane karakteristike, mora izvajalec, na zahtevo naročnika, v okviru pogodbenega roka izvesti potrebne spremembe, popravila oziroma dodatne dobave in montaže opreme. V primeru, da izvajalec, tudi na dodatno zahtevo naročnika, ne izpolnjuje pogodbenih obveznosti in zahtevane kakovosti, predvidene v tej pogodbi, lahko naročnik začne ustrezen postopek za njeno prekinitev in postopek za unovčitev finančnega zavarovanja.</w:t>
      </w:r>
    </w:p>
    <w:p w14:paraId="2CAF6B09" w14:textId="77777777" w:rsidR="00E650B4" w:rsidRPr="00E650B4" w:rsidRDefault="00E650B4" w:rsidP="00FB1073">
      <w:pPr>
        <w:pStyle w:val="Poglen"/>
      </w:pPr>
    </w:p>
    <w:p w14:paraId="30587B58" w14:textId="5C09CC11" w:rsidR="00E650B4" w:rsidRPr="00646705" w:rsidRDefault="00E650B4" w:rsidP="00FB1073">
      <w:pPr>
        <w:pStyle w:val="Pogodstavek"/>
        <w:numPr>
          <w:ilvl w:val="0"/>
          <w:numId w:val="91"/>
        </w:numPr>
      </w:pPr>
      <w:r w:rsidRPr="00646705">
        <w:t xml:space="preserve">Izvajalec garantira za </w:t>
      </w:r>
      <w:r w:rsidR="00FB1073" w:rsidRPr="00646705">
        <w:t>izvedbo pogodbenih del</w:t>
      </w:r>
      <w:r w:rsidRPr="00646705">
        <w:t xml:space="preserve"> </w:t>
      </w:r>
      <w:r w:rsidR="00FB1073" w:rsidRPr="00646705">
        <w:t>za dobo dveh let po pisni predaji naročniku.</w:t>
      </w:r>
    </w:p>
    <w:p w14:paraId="4D809DD5" w14:textId="351B9208" w:rsidR="00E650B4" w:rsidRPr="00646705" w:rsidRDefault="00E650B4" w:rsidP="00FB1073">
      <w:pPr>
        <w:pStyle w:val="Pogodstavek"/>
        <w:numPr>
          <w:ilvl w:val="0"/>
          <w:numId w:val="91"/>
        </w:numPr>
      </w:pPr>
      <w:r w:rsidRPr="00646705">
        <w:t xml:space="preserve">V garancijski dobi je izvajalec dolžan na svoje stroške popraviti ali odstraniti vse napake, ki bi nastale po njegovi krivdi, zaradi slabe izdelave ali uporabe slabega materiala. </w:t>
      </w:r>
    </w:p>
    <w:p w14:paraId="5A33DD6D" w14:textId="04B9E43A" w:rsidR="00E650B4" w:rsidRPr="00646705" w:rsidRDefault="00E650B4" w:rsidP="00FB1073">
      <w:pPr>
        <w:pStyle w:val="Pogodstavek"/>
        <w:numPr>
          <w:ilvl w:val="0"/>
          <w:numId w:val="91"/>
        </w:numPr>
      </w:pPr>
      <w:r w:rsidRPr="00646705">
        <w:t>Za vgrajene dele in naprave veljajo garancijske dobe proizvajalcev i</w:t>
      </w:r>
      <w:r w:rsidR="000F73DD" w:rsidRPr="00646705">
        <w:t>z</w:t>
      </w:r>
      <w:r w:rsidRPr="00646705">
        <w:t xml:space="preserve"> garancijskih listov, ki jih je izvajalec dolžan vse izročiti naročniku, vključno z navodili za uporabo (v slovenskem jeziku). </w:t>
      </w:r>
    </w:p>
    <w:p w14:paraId="12C291C4" w14:textId="282322E1" w:rsidR="00E650B4" w:rsidRPr="00646705" w:rsidRDefault="00E650B4" w:rsidP="00FB1073">
      <w:pPr>
        <w:pStyle w:val="Pogodstavek"/>
        <w:numPr>
          <w:ilvl w:val="0"/>
          <w:numId w:val="91"/>
        </w:numPr>
      </w:pPr>
      <w:r w:rsidRPr="00646705">
        <w:t>V primeru, da se v garancijski dobi pojavi napaka zaradi nesolidnega dela ali materiala, naročnik o nastali napaki pisno obvesti izvajalca in določi rok za odpravo teh napak. Če se izvajalec po pisnem obvestilu naročnika najkasneje v roku dveh delovnih dni ne odzove in na lastne stroške ne odpravi napak v določenem roku, naročnik odpravo teh napak poveri drugemu izvajalcu, za kritje stroškov pa unovči finančno zavarovanje za odpravo pomanjkljivosti v garancijskem roku.</w:t>
      </w:r>
    </w:p>
    <w:p w14:paraId="47F79BDB" w14:textId="77777777" w:rsidR="00E650B4" w:rsidRPr="00E650B4" w:rsidRDefault="00E650B4" w:rsidP="00FB1073">
      <w:pPr>
        <w:pStyle w:val="Pogpoglavje"/>
      </w:pPr>
      <w:r w:rsidRPr="00E650B4">
        <w:t>POGODBENA KAZEN</w:t>
      </w:r>
    </w:p>
    <w:p w14:paraId="35EA0CDB" w14:textId="77777777" w:rsidR="00E650B4" w:rsidRPr="00E650B4" w:rsidRDefault="00E650B4" w:rsidP="00FB1073">
      <w:pPr>
        <w:pStyle w:val="Poglen"/>
      </w:pPr>
    </w:p>
    <w:p w14:paraId="6EFC0B11" w14:textId="77777777" w:rsidR="00E650B4" w:rsidRPr="00FB1073" w:rsidRDefault="00E650B4" w:rsidP="00E650B4">
      <w:pPr>
        <w:pStyle w:val="Brezrazmikov"/>
        <w:rPr>
          <w:rFonts w:cstheme="minorHAnsi"/>
          <w:sz w:val="20"/>
          <w:szCs w:val="20"/>
        </w:rPr>
      </w:pPr>
      <w:r w:rsidRPr="00FB1073">
        <w:rPr>
          <w:rFonts w:cstheme="minorHAnsi"/>
          <w:sz w:val="20"/>
          <w:szCs w:val="20"/>
        </w:rPr>
        <w:t>Če izvajalec ne izvede dogovorjenih del v rokih, določenih s terminskim planom, lahko naročnik zahteva plačilo penalov za vsak dan zamude. Penali znašajo 1 ‰ za vsak dan zamude za skupno vsoto vrednosti vseh pogodbenih del, skupaj pa največ 10 % pogodbene vrednosti.</w:t>
      </w:r>
    </w:p>
    <w:p w14:paraId="2B78BAD1" w14:textId="77777777" w:rsidR="00E650B4" w:rsidRPr="00E650B4" w:rsidRDefault="00E650B4" w:rsidP="00FB1073">
      <w:pPr>
        <w:pStyle w:val="Pogpoglavje"/>
      </w:pPr>
      <w:r w:rsidRPr="00E650B4">
        <w:t>POGODBENI SKRBNIKI IN POOBLAŠČENI ZASTOPNIKI</w:t>
      </w:r>
    </w:p>
    <w:p w14:paraId="51A3B3CC" w14:textId="77777777" w:rsidR="00E650B4" w:rsidRPr="00E650B4" w:rsidRDefault="00E650B4" w:rsidP="00FB1073">
      <w:pPr>
        <w:pStyle w:val="Poglen"/>
      </w:pPr>
    </w:p>
    <w:p w14:paraId="3C876576" w14:textId="430E5DBE" w:rsidR="00E650B4" w:rsidRPr="00E650B4" w:rsidRDefault="00E650B4" w:rsidP="00FB1073">
      <w:pPr>
        <w:pStyle w:val="Pogodstavek"/>
        <w:numPr>
          <w:ilvl w:val="0"/>
          <w:numId w:val="92"/>
        </w:numPr>
      </w:pPr>
      <w:r w:rsidRPr="00E650B4">
        <w:t>Skrbnica pogodbe s strani naročnika po tej pogodbi je: Natalija Jakopec.</w:t>
      </w:r>
    </w:p>
    <w:p w14:paraId="314C33B7" w14:textId="7BC847FB" w:rsidR="00E650B4" w:rsidRPr="00E650B4" w:rsidRDefault="00E650B4" w:rsidP="00FB1073">
      <w:pPr>
        <w:pStyle w:val="Pogodstavek"/>
      </w:pPr>
      <w:r w:rsidRPr="00E650B4">
        <w:t>Skrbnica pogodbe je pooblaščena, da zastopa naročnika v vseh vprašanjih, ki se nanašajo na dela po tej pogodbi, in sicer v okviru opredeljene pogodbene vrednosti, če ni s to pogodbo določeno drugače.</w:t>
      </w:r>
    </w:p>
    <w:p w14:paraId="5E15B3EA" w14:textId="77777777" w:rsidR="00E650B4" w:rsidRPr="00E650B4" w:rsidRDefault="00E650B4" w:rsidP="00FB1073">
      <w:pPr>
        <w:pStyle w:val="Poglen"/>
      </w:pPr>
    </w:p>
    <w:p w14:paraId="01A3F0F4" w14:textId="56F01F8B" w:rsidR="00E650B4" w:rsidRPr="00E650B4" w:rsidRDefault="00E650B4" w:rsidP="00FB1073">
      <w:pPr>
        <w:pStyle w:val="Pogodstavek"/>
      </w:pPr>
      <w:r w:rsidRPr="00E650B4">
        <w:t>Skrbnik in pooblaščeni zastopnik s strani izvajalca po tej pogodbi je:</w:t>
      </w:r>
      <w:r w:rsidR="00FB1073">
        <w:t xml:space="preserve"> </w:t>
      </w:r>
      <w:r w:rsidR="00FB1073" w:rsidRPr="00FB1073">
        <w:rPr>
          <w:highlight w:val="lightGray"/>
        </w:rPr>
        <w:t>xxxxx</w:t>
      </w:r>
      <w:r w:rsidRPr="00E650B4">
        <w:t>.</w:t>
      </w:r>
    </w:p>
    <w:p w14:paraId="095F650F" w14:textId="4363E3F0" w:rsidR="00E650B4" w:rsidRPr="00E650B4" w:rsidRDefault="00E650B4" w:rsidP="00FB1073">
      <w:pPr>
        <w:pStyle w:val="Pogodstavek"/>
      </w:pPr>
      <w:r w:rsidRPr="00E650B4">
        <w:t>Skrbnik in pooblaščeni zastopnik s strani izvajalca je pooblaščen, da zastopa izvajalca v vseh vprašanjih, ki se nanašajo na dela po tej pogodbi.</w:t>
      </w:r>
    </w:p>
    <w:p w14:paraId="4D99C5E8" w14:textId="6A882FC6" w:rsidR="00E650B4" w:rsidRPr="00FB1073" w:rsidRDefault="00E650B4" w:rsidP="00E650B4">
      <w:pPr>
        <w:pStyle w:val="Pogpoglavje"/>
      </w:pPr>
      <w:r w:rsidRPr="00E650B4">
        <w:t>PREVZEM IN KONČNI OBRAČUN</w:t>
      </w:r>
    </w:p>
    <w:p w14:paraId="7CA99246" w14:textId="77777777" w:rsidR="00E650B4" w:rsidRPr="00E650B4" w:rsidRDefault="00E650B4" w:rsidP="00FB1073">
      <w:pPr>
        <w:pStyle w:val="Poglen"/>
      </w:pPr>
    </w:p>
    <w:p w14:paraId="105D7BA6" w14:textId="1DEAB5C9" w:rsidR="00E650B4" w:rsidRPr="00E650B4" w:rsidRDefault="00E650B4" w:rsidP="00FB1073">
      <w:pPr>
        <w:pStyle w:val="Pogodstavek"/>
        <w:numPr>
          <w:ilvl w:val="0"/>
          <w:numId w:val="93"/>
        </w:numPr>
      </w:pPr>
      <w:r w:rsidRPr="00E650B4">
        <w:t xml:space="preserve">Po prejemu obvestila izvajalca, da je pogodbena dela dokončal, naročnik in izvajalec opravita kakovostni in količinski prevzem blaga, ki je predmet te pogodbe. O prevzemu sestavita zapisnik o prevzemu in pregledu opreme, v katerem ugotovita morebitne pomanjkljivosti in določita rok za odpravo teh. </w:t>
      </w:r>
    </w:p>
    <w:p w14:paraId="6D5D384A" w14:textId="41A98C3C" w:rsidR="00E650B4" w:rsidRPr="00E650B4" w:rsidRDefault="00E650B4" w:rsidP="00FB1073">
      <w:pPr>
        <w:pStyle w:val="Pogodstavek"/>
        <w:numPr>
          <w:ilvl w:val="0"/>
          <w:numId w:val="93"/>
        </w:numPr>
      </w:pPr>
      <w:r w:rsidRPr="00E650B4">
        <w:t>Po obvestilu izvajalca, da so ugotovljene pomanjkljivosti odpravljene, naročnik in izvajalec opravita primopredajo del in podpišeta primopredajni zapisnik.</w:t>
      </w:r>
    </w:p>
    <w:p w14:paraId="2C45566F" w14:textId="1DF76729" w:rsidR="00E650B4" w:rsidRDefault="006301FB" w:rsidP="00FB1073">
      <w:pPr>
        <w:pStyle w:val="Pogodstavek"/>
        <w:numPr>
          <w:ilvl w:val="0"/>
          <w:numId w:val="93"/>
        </w:numPr>
      </w:pPr>
      <w:r>
        <w:t>Najkasneje v roku 15 dni po uspešni</w:t>
      </w:r>
      <w:r w:rsidR="00E650B4" w:rsidRPr="00E650B4">
        <w:t xml:space="preserve"> primopredaji izvajalec naročniku preda finančno zavarovanje za odpravo napak v garancijskem roku, pripravljeno skladno z dokumentacijo</w:t>
      </w:r>
      <w:r>
        <w:t xml:space="preserve"> v zvezi z oddajo</w:t>
      </w:r>
      <w:r w:rsidR="00E650B4" w:rsidRPr="00E650B4">
        <w:t xml:space="preserve"> javnega naročila. Brez predaje tega zavarovanja primopredaja ni opravljena.</w:t>
      </w:r>
    </w:p>
    <w:p w14:paraId="46370F33" w14:textId="676E210B" w:rsidR="006301FB" w:rsidRPr="00E650B4" w:rsidRDefault="006301FB" w:rsidP="00FB1073">
      <w:pPr>
        <w:pStyle w:val="Pogodstavek"/>
        <w:numPr>
          <w:ilvl w:val="0"/>
          <w:numId w:val="93"/>
        </w:numPr>
      </w:pPr>
      <w:r>
        <w:t>Po predaji zavarovanja iz prejšnjega odstavka je izvajalec upravičen do končnega obračuna po tej pogodbi.</w:t>
      </w:r>
    </w:p>
    <w:p w14:paraId="724DACDC" w14:textId="77777777" w:rsidR="00E650B4" w:rsidRPr="00E650B4" w:rsidRDefault="00E650B4" w:rsidP="006301FB">
      <w:pPr>
        <w:pStyle w:val="Pogpoglavje"/>
      </w:pPr>
      <w:r w:rsidRPr="00E650B4">
        <w:t>ODSTOP OD POGODBE</w:t>
      </w:r>
    </w:p>
    <w:p w14:paraId="345F717B" w14:textId="77777777" w:rsidR="00E650B4" w:rsidRPr="00E650B4" w:rsidRDefault="00E650B4" w:rsidP="006301FB">
      <w:pPr>
        <w:pStyle w:val="Poglen"/>
      </w:pPr>
    </w:p>
    <w:p w14:paraId="4C915A8B" w14:textId="77777777" w:rsidR="00E650B4" w:rsidRPr="006301FB" w:rsidRDefault="00E650B4" w:rsidP="00E650B4">
      <w:pPr>
        <w:pStyle w:val="Brezrazmikov"/>
        <w:rPr>
          <w:rFonts w:cstheme="minorHAnsi"/>
          <w:sz w:val="20"/>
          <w:szCs w:val="20"/>
        </w:rPr>
      </w:pPr>
      <w:r w:rsidRPr="006301FB">
        <w:rPr>
          <w:rFonts w:cstheme="minorHAnsi"/>
          <w:sz w:val="20"/>
          <w:szCs w:val="20"/>
        </w:rPr>
        <w:t>Naročnik ima pravico odstopiti od pogodbe:</w:t>
      </w:r>
    </w:p>
    <w:p w14:paraId="7F4B5EAF" w14:textId="59DB4472" w:rsidR="00E650B4" w:rsidRPr="006301FB" w:rsidRDefault="00E650B4" w:rsidP="006301FB">
      <w:pPr>
        <w:pStyle w:val="Brezrazmikov"/>
        <w:numPr>
          <w:ilvl w:val="0"/>
          <w:numId w:val="84"/>
        </w:numPr>
        <w:rPr>
          <w:rFonts w:cstheme="minorHAnsi"/>
          <w:sz w:val="20"/>
          <w:szCs w:val="20"/>
        </w:rPr>
      </w:pPr>
      <w:r w:rsidRPr="006301FB">
        <w:rPr>
          <w:rFonts w:cstheme="minorHAnsi"/>
          <w:sz w:val="20"/>
          <w:szCs w:val="20"/>
        </w:rPr>
        <w:t>če pride izvajalec v takšno finančno situacijo, ki bi mu onemogočila izvedbo pogodbenih obveznosti,</w:t>
      </w:r>
    </w:p>
    <w:p w14:paraId="097C57C3" w14:textId="4BDDA8A6" w:rsidR="00E650B4" w:rsidRPr="006301FB" w:rsidRDefault="00E650B4" w:rsidP="006301FB">
      <w:pPr>
        <w:pStyle w:val="Brezrazmikov"/>
        <w:numPr>
          <w:ilvl w:val="0"/>
          <w:numId w:val="84"/>
        </w:numPr>
        <w:rPr>
          <w:rFonts w:cstheme="minorHAnsi"/>
          <w:sz w:val="20"/>
          <w:szCs w:val="20"/>
        </w:rPr>
      </w:pPr>
      <w:r w:rsidRPr="006301FB">
        <w:rPr>
          <w:rFonts w:cstheme="minorHAnsi"/>
          <w:sz w:val="20"/>
          <w:szCs w:val="20"/>
        </w:rPr>
        <w:t>če izvajalec po svoji krivdi v roku 30 dni od veljavnosti pogodbe in uvedbe v delo ne prične z deli,</w:t>
      </w:r>
    </w:p>
    <w:p w14:paraId="023F94CF" w14:textId="119BBCFA" w:rsidR="00E650B4" w:rsidRPr="006301FB" w:rsidRDefault="00E650B4" w:rsidP="006301FB">
      <w:pPr>
        <w:pStyle w:val="Brezrazmikov"/>
        <w:numPr>
          <w:ilvl w:val="0"/>
          <w:numId w:val="84"/>
        </w:numPr>
        <w:rPr>
          <w:rFonts w:cstheme="minorHAnsi"/>
          <w:sz w:val="20"/>
          <w:szCs w:val="20"/>
        </w:rPr>
      </w:pPr>
      <w:r w:rsidRPr="006301FB">
        <w:rPr>
          <w:rFonts w:cstheme="minorHAnsi"/>
          <w:sz w:val="20"/>
          <w:szCs w:val="20"/>
        </w:rPr>
        <w:t>če izvajalec po svoji krivdi zamuja z roki iz terminskega plana več kot 10 dni,</w:t>
      </w:r>
    </w:p>
    <w:p w14:paraId="5C3C68D1" w14:textId="1EAD800A" w:rsidR="00E650B4" w:rsidRPr="006301FB" w:rsidRDefault="00E650B4" w:rsidP="006301FB">
      <w:pPr>
        <w:pStyle w:val="Brezrazmikov"/>
        <w:numPr>
          <w:ilvl w:val="0"/>
          <w:numId w:val="84"/>
        </w:numPr>
        <w:rPr>
          <w:rFonts w:cstheme="minorHAnsi"/>
          <w:sz w:val="20"/>
          <w:szCs w:val="20"/>
        </w:rPr>
      </w:pPr>
      <w:r w:rsidRPr="006301FB">
        <w:rPr>
          <w:rFonts w:cstheme="minorHAnsi"/>
          <w:sz w:val="20"/>
          <w:szCs w:val="20"/>
        </w:rPr>
        <w:t>če izvajalec ne dosega pogodbeno dogovorjene kakovosti in je ne more vzpostaviti niti v naknadno dogovorjenem roku, ki mu ga določi naročnik.</w:t>
      </w:r>
    </w:p>
    <w:p w14:paraId="148E0CCC" w14:textId="77777777" w:rsidR="00E650B4" w:rsidRPr="00E650B4" w:rsidRDefault="00E650B4" w:rsidP="00E650B4">
      <w:pPr>
        <w:pStyle w:val="Brezrazmikov"/>
        <w:rPr>
          <w:rFonts w:cstheme="minorHAnsi"/>
        </w:rPr>
      </w:pPr>
    </w:p>
    <w:p w14:paraId="288DA3AF" w14:textId="77777777" w:rsidR="00E650B4" w:rsidRPr="00E650B4" w:rsidRDefault="00E650B4" w:rsidP="00E650B4">
      <w:pPr>
        <w:pStyle w:val="Brezrazmikov"/>
        <w:rPr>
          <w:rFonts w:cstheme="minorHAnsi"/>
        </w:rPr>
      </w:pPr>
    </w:p>
    <w:p w14:paraId="5CCD458B" w14:textId="77777777" w:rsidR="00E650B4" w:rsidRPr="00E650B4" w:rsidRDefault="00E650B4" w:rsidP="006301FB">
      <w:pPr>
        <w:pStyle w:val="Pogpoglavje"/>
      </w:pPr>
      <w:r w:rsidRPr="00E650B4">
        <w:lastRenderedPageBreak/>
        <w:t>REŠEVANJE SPOROV</w:t>
      </w:r>
    </w:p>
    <w:p w14:paraId="5A295935" w14:textId="77777777" w:rsidR="00E650B4" w:rsidRPr="00E650B4" w:rsidRDefault="00E650B4" w:rsidP="006301FB">
      <w:pPr>
        <w:pStyle w:val="Poglen"/>
      </w:pPr>
    </w:p>
    <w:p w14:paraId="7F50227D" w14:textId="77777777" w:rsidR="00E650B4" w:rsidRPr="006301FB" w:rsidRDefault="00E650B4" w:rsidP="00E650B4">
      <w:pPr>
        <w:pStyle w:val="Brezrazmikov"/>
        <w:rPr>
          <w:rFonts w:cstheme="minorHAnsi"/>
          <w:sz w:val="20"/>
          <w:szCs w:val="20"/>
        </w:rPr>
      </w:pPr>
      <w:r w:rsidRPr="006301FB">
        <w:rPr>
          <w:rFonts w:cstheme="minorHAnsi"/>
          <w:sz w:val="20"/>
          <w:szCs w:val="20"/>
        </w:rPr>
        <w:t>Pogodbeni stranki soglašata, da bosta morebitna nesoglasja oz. spore reševali sporazumno, če v tem ne bi uspeli, bo v sporih odločilo pristojno sodišče.</w:t>
      </w:r>
    </w:p>
    <w:p w14:paraId="40480641" w14:textId="77777777" w:rsidR="00E650B4" w:rsidRPr="006301FB" w:rsidRDefault="00E650B4" w:rsidP="00E650B4">
      <w:pPr>
        <w:pStyle w:val="Brezrazmikov"/>
        <w:rPr>
          <w:rFonts w:cstheme="minorHAnsi"/>
          <w:sz w:val="20"/>
          <w:szCs w:val="20"/>
        </w:rPr>
      </w:pPr>
    </w:p>
    <w:p w14:paraId="6928624C" w14:textId="617DB92E" w:rsidR="00E650B4" w:rsidRPr="00E650B4" w:rsidRDefault="006301FB" w:rsidP="006301FB">
      <w:pPr>
        <w:pStyle w:val="Pogpoglavje"/>
      </w:pPr>
      <w:r>
        <w:t>PROTIKORUPCIJSKA KLAVZULA IN RAZVEZNI POGOJ</w:t>
      </w:r>
    </w:p>
    <w:p w14:paraId="0DCC48A3" w14:textId="77777777" w:rsidR="00E650B4" w:rsidRPr="00E650B4" w:rsidRDefault="00E650B4" w:rsidP="006301FB">
      <w:pPr>
        <w:pStyle w:val="Poglen"/>
      </w:pPr>
    </w:p>
    <w:p w14:paraId="710B5E44" w14:textId="77777777" w:rsidR="00E650B4" w:rsidRPr="006301FB" w:rsidRDefault="00E650B4" w:rsidP="006301FB">
      <w:pPr>
        <w:pStyle w:val="Pogodstavek"/>
        <w:numPr>
          <w:ilvl w:val="0"/>
          <w:numId w:val="96"/>
        </w:numPr>
      </w:pPr>
      <w:r w:rsidRPr="006301FB">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w:t>
      </w:r>
    </w:p>
    <w:p w14:paraId="5C2C5ABA" w14:textId="158A6189" w:rsidR="00E650B4" w:rsidRPr="006301FB" w:rsidRDefault="00E650B4" w:rsidP="006301FB">
      <w:pPr>
        <w:pStyle w:val="Brezrazmikov"/>
        <w:numPr>
          <w:ilvl w:val="0"/>
          <w:numId w:val="95"/>
        </w:numPr>
        <w:rPr>
          <w:rFonts w:cstheme="minorHAnsi"/>
          <w:sz w:val="20"/>
          <w:szCs w:val="20"/>
        </w:rPr>
      </w:pPr>
      <w:r w:rsidRPr="006301FB">
        <w:rPr>
          <w:rFonts w:cstheme="minorHAnsi"/>
          <w:sz w:val="20"/>
          <w:szCs w:val="20"/>
        </w:rPr>
        <w:t xml:space="preserve">pridobitev tega posla ali </w:t>
      </w:r>
    </w:p>
    <w:p w14:paraId="2CA16D82" w14:textId="571F7B34" w:rsidR="00E650B4" w:rsidRPr="006301FB" w:rsidRDefault="00E650B4" w:rsidP="006301FB">
      <w:pPr>
        <w:pStyle w:val="Brezrazmikov"/>
        <w:numPr>
          <w:ilvl w:val="0"/>
          <w:numId w:val="95"/>
        </w:numPr>
        <w:rPr>
          <w:rFonts w:cstheme="minorHAnsi"/>
          <w:sz w:val="20"/>
          <w:szCs w:val="20"/>
        </w:rPr>
      </w:pPr>
      <w:r w:rsidRPr="006301FB">
        <w:rPr>
          <w:rFonts w:cstheme="minorHAnsi"/>
          <w:sz w:val="20"/>
          <w:szCs w:val="20"/>
        </w:rPr>
        <w:t xml:space="preserve">za sklenitev tega posla pod ugodnejšimi pogoji ali </w:t>
      </w:r>
    </w:p>
    <w:p w14:paraId="47F2E932" w14:textId="6F8F1BAF" w:rsidR="00E650B4" w:rsidRPr="006301FB" w:rsidRDefault="00E650B4" w:rsidP="006301FB">
      <w:pPr>
        <w:pStyle w:val="Brezrazmikov"/>
        <w:numPr>
          <w:ilvl w:val="0"/>
          <w:numId w:val="95"/>
        </w:numPr>
        <w:rPr>
          <w:rFonts w:cstheme="minorHAnsi"/>
          <w:sz w:val="20"/>
          <w:szCs w:val="20"/>
        </w:rPr>
      </w:pPr>
      <w:r w:rsidRPr="006301FB">
        <w:rPr>
          <w:rFonts w:cstheme="minorHAnsi"/>
          <w:sz w:val="20"/>
          <w:szCs w:val="20"/>
        </w:rPr>
        <w:t xml:space="preserve">za opustitev dolžnega nadzora nad izvajanjem pogodbenih obveznosti ali </w:t>
      </w:r>
    </w:p>
    <w:p w14:paraId="4CE8FC41" w14:textId="2E148D13" w:rsidR="00E650B4" w:rsidRPr="006301FB" w:rsidRDefault="00E650B4" w:rsidP="006301FB">
      <w:pPr>
        <w:pStyle w:val="Brezrazmikov"/>
        <w:numPr>
          <w:ilvl w:val="0"/>
          <w:numId w:val="95"/>
        </w:numPr>
        <w:rPr>
          <w:rFonts w:cstheme="minorHAnsi"/>
          <w:sz w:val="20"/>
          <w:szCs w:val="20"/>
        </w:rPr>
      </w:pPr>
      <w:r w:rsidRPr="006301FB">
        <w:rPr>
          <w:rFonts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222255" w14:textId="77777777" w:rsidR="00E650B4" w:rsidRDefault="00E650B4" w:rsidP="006301FB">
      <w:pPr>
        <w:pStyle w:val="Brezrazmikov"/>
        <w:ind w:left="357"/>
        <w:rPr>
          <w:rFonts w:cstheme="minorHAnsi"/>
          <w:sz w:val="20"/>
          <w:szCs w:val="20"/>
        </w:rPr>
      </w:pPr>
      <w:r w:rsidRPr="006301FB">
        <w:rPr>
          <w:rFonts w:cstheme="minorHAnsi"/>
          <w:sz w:val="20"/>
          <w:szCs w:val="20"/>
        </w:rPr>
        <w:t xml:space="preserve">je ta pogodba nična. </w:t>
      </w:r>
    </w:p>
    <w:p w14:paraId="5EFC01AF" w14:textId="04D975AA" w:rsidR="006301FB" w:rsidRPr="006301FB" w:rsidRDefault="006301FB" w:rsidP="006301FB">
      <w:pPr>
        <w:pStyle w:val="Pogodstavek"/>
      </w:pPr>
      <w:r w:rsidRPr="00264820">
        <w:t>Naročnik in izvajalec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358BCCC1" w14:textId="77777777" w:rsidR="00E650B4" w:rsidRPr="00E650B4" w:rsidRDefault="00E650B4" w:rsidP="006301FB">
      <w:pPr>
        <w:pStyle w:val="Poglen"/>
      </w:pPr>
    </w:p>
    <w:p w14:paraId="1B6769CB" w14:textId="77777777" w:rsidR="006301FB" w:rsidRPr="00264820" w:rsidRDefault="006301FB" w:rsidP="006301FB">
      <w:pPr>
        <w:pStyle w:val="Pogodstavek"/>
        <w:numPr>
          <w:ilvl w:val="0"/>
          <w:numId w:val="98"/>
        </w:numPr>
      </w:pPr>
      <w:r w:rsidRPr="00264820">
        <w:t>Ta pogodba je sklenjena pod razveznim pogojem, ki se uresniči:</w:t>
      </w:r>
    </w:p>
    <w:p w14:paraId="69525946" w14:textId="77777777" w:rsidR="006301FB" w:rsidRPr="00264820" w:rsidRDefault="006301FB" w:rsidP="006301FB">
      <w:pPr>
        <w:pStyle w:val="Odstavekseznama"/>
        <w:numPr>
          <w:ilvl w:val="0"/>
          <w:numId w:val="64"/>
        </w:numPr>
        <w:spacing w:after="0" w:line="240" w:lineRule="auto"/>
        <w:jc w:val="both"/>
        <w:rPr>
          <w:rFonts w:cstheme="minorHAnsi"/>
          <w:sz w:val="20"/>
          <w:szCs w:val="20"/>
        </w:rPr>
      </w:pPr>
      <w:r w:rsidRPr="00264820">
        <w:rPr>
          <w:rFonts w:cstheme="minorHAnsi"/>
          <w:sz w:val="20"/>
          <w:szCs w:val="20"/>
        </w:rPr>
        <w:t xml:space="preserve">če je naročnik seznanjen, da je sodišče s pravnomočno odločitvijo ugotovilo kršitev obveznosti iz drugega odstavka 3. člena ZJN-3 s strani izvajalca ali njegovega podizvajalca ali </w:t>
      </w:r>
    </w:p>
    <w:p w14:paraId="1737CC0B" w14:textId="77777777" w:rsidR="006301FB" w:rsidRPr="00264820" w:rsidRDefault="006301FB" w:rsidP="006301FB">
      <w:pPr>
        <w:pStyle w:val="Odstavekseznama"/>
        <w:numPr>
          <w:ilvl w:val="0"/>
          <w:numId w:val="64"/>
        </w:numPr>
        <w:spacing w:after="0" w:line="240" w:lineRule="auto"/>
        <w:jc w:val="both"/>
        <w:rPr>
          <w:rFonts w:cstheme="minorHAnsi"/>
          <w:sz w:val="20"/>
          <w:szCs w:val="20"/>
        </w:rPr>
      </w:pPr>
      <w:r w:rsidRPr="00264820">
        <w:rPr>
          <w:rFonts w:cstheme="minorHAnsi"/>
          <w:sz w:val="20"/>
          <w:szCs w:val="20"/>
        </w:rPr>
        <w:t>če je naročnik seznanjen, da je pristojni državni organ pri izvajalcu ali njegovem podizvajalcu v času izvajanja pogodbe ugotovil najmanj dve kršitvi v zvezi z/s: (1) plačilom za delo, (2) delovnim časom, (3) počitki, (4) opravljanjem dela na podlagi pogodb civilnega prava kljub obstoju elementov delovnega razmerja ali (5) zaposlovanjem na črno, in za kateri mu je bila s pravnomočno odločitvijo ali več pravnomočnimi odločitvami izrečena globa za prekršek.</w:t>
      </w:r>
    </w:p>
    <w:p w14:paraId="529B6DE7" w14:textId="77777777" w:rsidR="006301FB" w:rsidRPr="00264820" w:rsidRDefault="006301FB" w:rsidP="006301FB">
      <w:pPr>
        <w:pStyle w:val="Pogodstavek"/>
      </w:pPr>
      <w:r w:rsidRPr="00264820">
        <w:t>Razvezni pogoj se uresniči pod pogoji in na način, opredeljen v tretji alineji četrtega odstavka 67. člena ZJN-3.</w:t>
      </w:r>
    </w:p>
    <w:p w14:paraId="2E349662" w14:textId="77777777" w:rsidR="00E650B4" w:rsidRPr="00E650B4" w:rsidRDefault="00E650B4" w:rsidP="006301FB">
      <w:pPr>
        <w:pStyle w:val="Poglen"/>
      </w:pPr>
    </w:p>
    <w:p w14:paraId="3279EEB7" w14:textId="77777777" w:rsidR="00E650B4" w:rsidRPr="006301FB" w:rsidRDefault="00E650B4" w:rsidP="00E650B4">
      <w:pPr>
        <w:pStyle w:val="Brezrazmikov"/>
        <w:rPr>
          <w:rFonts w:cstheme="minorHAnsi"/>
          <w:sz w:val="20"/>
          <w:szCs w:val="20"/>
        </w:rPr>
      </w:pPr>
      <w:r w:rsidRPr="006301FB">
        <w:rPr>
          <w:rFonts w:cstheme="minorHAnsi"/>
          <w:sz w:val="20"/>
          <w:szCs w:val="20"/>
        </w:rPr>
        <w:t>Pogodbeni stranki bosta vse spremembe in dopolnitve pogodbe urejali z aneksi k tej pogodbi.</w:t>
      </w:r>
    </w:p>
    <w:p w14:paraId="0AC7B667" w14:textId="77777777" w:rsidR="00E650B4" w:rsidRPr="00E650B4" w:rsidRDefault="00E650B4" w:rsidP="006301FB">
      <w:pPr>
        <w:pStyle w:val="Poglen"/>
      </w:pPr>
    </w:p>
    <w:p w14:paraId="223D392F" w14:textId="77777777" w:rsidR="00E650B4" w:rsidRPr="006301FB" w:rsidRDefault="00E650B4" w:rsidP="00E650B4">
      <w:pPr>
        <w:pStyle w:val="Brezrazmikov"/>
        <w:rPr>
          <w:rFonts w:cstheme="minorHAnsi"/>
          <w:sz w:val="20"/>
          <w:szCs w:val="20"/>
        </w:rPr>
      </w:pPr>
      <w:r w:rsidRPr="006301FB">
        <w:rPr>
          <w:rFonts w:cstheme="minorHAnsi"/>
          <w:sz w:val="20"/>
          <w:szCs w:val="20"/>
        </w:rPr>
        <w:t>Pogodba je sestavljena v dveh enakih izvodih, od katerih prejme vsaka pogodbena stranka po en izvod.</w:t>
      </w:r>
    </w:p>
    <w:p w14:paraId="3589C00D" w14:textId="77777777" w:rsidR="00E650B4" w:rsidRPr="00E650B4" w:rsidRDefault="00E650B4" w:rsidP="00582D47">
      <w:pPr>
        <w:pStyle w:val="Poglen"/>
      </w:pPr>
    </w:p>
    <w:p w14:paraId="00999136" w14:textId="35DFCBB7" w:rsidR="00E650B4" w:rsidRPr="00E650B4" w:rsidRDefault="00E650B4" w:rsidP="00582D47">
      <w:pPr>
        <w:pStyle w:val="Pogodstavek"/>
        <w:numPr>
          <w:ilvl w:val="0"/>
          <w:numId w:val="99"/>
        </w:numPr>
      </w:pPr>
      <w:r w:rsidRPr="00E650B4">
        <w:t xml:space="preserve">Pogodba </w:t>
      </w:r>
      <w:r w:rsidR="00582D47">
        <w:t>je sklenjena</w:t>
      </w:r>
      <w:r w:rsidR="00582D47" w:rsidRPr="00E650B4">
        <w:t xml:space="preserve"> </w:t>
      </w:r>
      <w:r w:rsidRPr="00E650B4">
        <w:t xml:space="preserve">z dnem podpisa obeh pogodbenih strank in </w:t>
      </w:r>
      <w:r w:rsidR="00582D47">
        <w:t>veljavna z izpolnitvijo odložnega pogoja iz tretjega odstavka 18. člena te pogodbe</w:t>
      </w:r>
      <w:r w:rsidRPr="00E650B4">
        <w:t>.</w:t>
      </w:r>
    </w:p>
    <w:p w14:paraId="1E64856F" w14:textId="404B23EB" w:rsidR="00E650B4" w:rsidRPr="00E650B4" w:rsidRDefault="00E650B4" w:rsidP="00582D47">
      <w:pPr>
        <w:pStyle w:val="Pogodstavek"/>
      </w:pPr>
      <w:r w:rsidRPr="00E650B4">
        <w:t>Pogodba preneha veljati z dnem izteka garancijskih rokov po tej pogodbi in z izpolnitvijo vseh pogodbenih obveznosti s strani obeh pogodbenih strank.</w:t>
      </w:r>
    </w:p>
    <w:p w14:paraId="115FAB60" w14:textId="77777777" w:rsidR="00E650B4" w:rsidRDefault="00E650B4" w:rsidP="00E650B4">
      <w:pPr>
        <w:pStyle w:val="Brezrazmikov"/>
        <w:rPr>
          <w:rFonts w:cstheme="minorHAnsi"/>
        </w:rPr>
      </w:pPr>
    </w:p>
    <w:p w14:paraId="6B0AAB1C" w14:textId="470B0D85" w:rsidR="00582D47" w:rsidRPr="00582D47" w:rsidRDefault="00582D47" w:rsidP="00E650B4">
      <w:pPr>
        <w:pStyle w:val="Brezrazmikov"/>
        <w:rPr>
          <w:rFonts w:cstheme="minorHAnsi"/>
          <w:sz w:val="20"/>
          <w:szCs w:val="20"/>
        </w:rPr>
      </w:pPr>
      <w:r w:rsidRPr="00582D47">
        <w:rPr>
          <w:rFonts w:cstheme="minorHAnsi"/>
          <w:sz w:val="20"/>
          <w:szCs w:val="20"/>
        </w:rPr>
        <w:t xml:space="preserve">Kraj in datum: </w:t>
      </w:r>
      <w:r w:rsidRPr="00582D47">
        <w:rPr>
          <w:rFonts w:cstheme="minorHAnsi"/>
          <w:sz w:val="20"/>
          <w:szCs w:val="20"/>
          <w:highlight w:val="lightGray"/>
        </w:rPr>
        <w:t>xxxx</w:t>
      </w:r>
    </w:p>
    <w:p w14:paraId="0C589C8D" w14:textId="19C6228D" w:rsidR="00582D47" w:rsidRPr="00582D47" w:rsidRDefault="00582D47" w:rsidP="00E650B4">
      <w:pPr>
        <w:pStyle w:val="Brezrazmikov"/>
        <w:rPr>
          <w:rFonts w:cstheme="minorHAnsi"/>
          <w:sz w:val="20"/>
          <w:szCs w:val="20"/>
        </w:rPr>
      </w:pPr>
      <w:r w:rsidRPr="00582D47">
        <w:rPr>
          <w:rFonts w:cstheme="minorHAnsi"/>
          <w:sz w:val="20"/>
          <w:szCs w:val="20"/>
          <w:highlight w:val="lightGray"/>
        </w:rPr>
        <w:t>Podpis in žig obeh pogodbenih strank.</w:t>
      </w:r>
    </w:p>
    <w:p w14:paraId="407401BD" w14:textId="41F4226A" w:rsidR="00BB6776" w:rsidRPr="00833B1E" w:rsidRDefault="00BB6776" w:rsidP="00BB6776">
      <w:pPr>
        <w:pStyle w:val="Naslovobrazca"/>
      </w:pPr>
      <w:bookmarkStart w:id="6" w:name="_Toc57143693"/>
      <w:bookmarkStart w:id="7" w:name="_Toc98498935"/>
      <w:bookmarkStart w:id="8" w:name="_Toc141710161"/>
      <w:bookmarkStart w:id="9" w:name="_Toc157170589"/>
      <w:r>
        <w:lastRenderedPageBreak/>
        <w:t xml:space="preserve">VZOREC </w:t>
      </w:r>
      <w:r w:rsidR="0001218B">
        <w:t>FINANČNEGA ZAVAROVANJA</w:t>
      </w:r>
      <w:r w:rsidRPr="00833B1E">
        <w:t xml:space="preserve"> ZA </w:t>
      </w:r>
      <w:r w:rsidR="0001218B">
        <w:t>DOBRO</w:t>
      </w:r>
      <w:r>
        <w:t xml:space="preserve"> IZVEDB</w:t>
      </w:r>
      <w:r w:rsidR="0001218B">
        <w:t>O</w:t>
      </w:r>
      <w:r>
        <w:t xml:space="preserve"> POGODBENIH OBVEZNOSTI</w:t>
      </w:r>
      <w:bookmarkEnd w:id="6"/>
      <w:bookmarkEnd w:id="7"/>
      <w:bookmarkEnd w:id="8"/>
      <w:bookmarkEnd w:id="9"/>
    </w:p>
    <w:p w14:paraId="3D737605" w14:textId="77777777" w:rsidR="00BB6776" w:rsidRDefault="00BB6776" w:rsidP="00BB6776">
      <w:pPr>
        <w:pStyle w:val="Brezrazmikov"/>
      </w:pPr>
    </w:p>
    <w:p w14:paraId="5490C797" w14:textId="77777777" w:rsidR="0001218B" w:rsidRPr="0033126A" w:rsidRDefault="0001218B" w:rsidP="0001218B">
      <w:pPr>
        <w:pStyle w:val="Brezrazmikov"/>
        <w:rPr>
          <w:i/>
        </w:rPr>
      </w:pPr>
      <w:r w:rsidRPr="0033126A">
        <w:rPr>
          <w:i/>
        </w:rPr>
        <w:t>Glava s podatki o garantu (zavarovalnici/banki) ali SWIFT ključ</w:t>
      </w:r>
    </w:p>
    <w:p w14:paraId="5145C77E" w14:textId="77777777" w:rsidR="0001218B" w:rsidRPr="0033126A" w:rsidRDefault="0001218B" w:rsidP="0001218B">
      <w:pPr>
        <w:pStyle w:val="Brezrazmikov"/>
        <w:rPr>
          <w:b/>
        </w:rPr>
      </w:pPr>
    </w:p>
    <w:p w14:paraId="7D030C3B" w14:textId="6CCC385E" w:rsidR="0001218B" w:rsidRDefault="0001218B" w:rsidP="0001218B">
      <w:pPr>
        <w:pStyle w:val="Brezrazmikov"/>
        <w:rPr>
          <w:b/>
          <w:bCs/>
        </w:rPr>
      </w:pPr>
      <w:r w:rsidRPr="0033126A">
        <w:t xml:space="preserve">Za:       </w:t>
      </w:r>
      <w:r w:rsidRPr="0001218B">
        <w:rPr>
          <w:b/>
          <w:bCs/>
        </w:rPr>
        <w:t xml:space="preserve">OBČINA DUPLEK, </w:t>
      </w:r>
      <w:r w:rsidRPr="0001218B">
        <w:t>Trg slovenske osamosvojitve 1, 2241 Spodnji Duplek</w:t>
      </w:r>
    </w:p>
    <w:p w14:paraId="78F91D01" w14:textId="77777777" w:rsidR="0001218B" w:rsidRPr="0033126A" w:rsidRDefault="0001218B" w:rsidP="0001218B">
      <w:pPr>
        <w:pStyle w:val="Brezrazmikov"/>
        <w:rPr>
          <w:i/>
        </w:rPr>
      </w:pPr>
      <w:r w:rsidRPr="0033126A">
        <w:t xml:space="preserve">Datum: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datum izdaje)</w:t>
      </w:r>
    </w:p>
    <w:p w14:paraId="07DAAD06" w14:textId="77777777" w:rsidR="0001218B" w:rsidRPr="0033126A" w:rsidRDefault="0001218B" w:rsidP="0001218B">
      <w:pPr>
        <w:pStyle w:val="Brezrazmikov"/>
      </w:pPr>
    </w:p>
    <w:p w14:paraId="6B2C63D1" w14:textId="77777777" w:rsidR="0001218B" w:rsidRPr="0033126A" w:rsidRDefault="0001218B" w:rsidP="0001218B">
      <w:pPr>
        <w:pStyle w:val="Brezrazmikov"/>
        <w:rPr>
          <w:i/>
        </w:rPr>
      </w:pPr>
      <w:r w:rsidRPr="0033126A">
        <w:rPr>
          <w:b/>
        </w:rPr>
        <w:t>VRSTA ZAVAROVANJA:</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vrsta zavarovanja: kavcijsko zavarovanje/bančna garancija)</w:t>
      </w:r>
    </w:p>
    <w:p w14:paraId="20FE4250" w14:textId="77777777" w:rsidR="0001218B" w:rsidRPr="0033126A" w:rsidRDefault="0001218B" w:rsidP="0001218B">
      <w:pPr>
        <w:pStyle w:val="Brezrazmikov"/>
      </w:pPr>
    </w:p>
    <w:p w14:paraId="5542B46E" w14:textId="77777777" w:rsidR="0001218B" w:rsidRPr="0033126A" w:rsidRDefault="0001218B" w:rsidP="0001218B">
      <w:pPr>
        <w:pStyle w:val="Brezrazmikov"/>
      </w:pPr>
      <w:r w:rsidRPr="0033126A">
        <w:rPr>
          <w:b/>
        </w:rPr>
        <w:t xml:space="preserve">ŠTEVILKA: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številka zavarovanja)</w:t>
      </w:r>
    </w:p>
    <w:p w14:paraId="7B10B0BB" w14:textId="77777777" w:rsidR="0001218B" w:rsidRPr="0033126A" w:rsidRDefault="0001218B" w:rsidP="0001218B">
      <w:pPr>
        <w:pStyle w:val="Brezrazmikov"/>
      </w:pPr>
    </w:p>
    <w:p w14:paraId="4A58EECB" w14:textId="77777777" w:rsidR="0001218B" w:rsidRPr="0033126A" w:rsidRDefault="0001218B" w:rsidP="0001218B">
      <w:pPr>
        <w:pStyle w:val="Brezrazmikov"/>
      </w:pPr>
      <w:r w:rsidRPr="0033126A">
        <w:rPr>
          <w:b/>
        </w:rPr>
        <w:t>GARANT:</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ime in naslov zavarovalnice/banke v kraju izdaje)</w:t>
      </w:r>
    </w:p>
    <w:p w14:paraId="50CDBB23" w14:textId="77777777" w:rsidR="0001218B" w:rsidRPr="0033126A" w:rsidRDefault="0001218B" w:rsidP="0001218B">
      <w:pPr>
        <w:pStyle w:val="Brezrazmikov"/>
      </w:pPr>
    </w:p>
    <w:p w14:paraId="7F90FBF0" w14:textId="77777777" w:rsidR="0001218B" w:rsidRPr="0033126A" w:rsidRDefault="0001218B" w:rsidP="0001218B">
      <w:pPr>
        <w:pStyle w:val="Brezrazmikov"/>
      </w:pPr>
      <w:r w:rsidRPr="0033126A">
        <w:rPr>
          <w:b/>
        </w:rPr>
        <w:t xml:space="preserve">NAROČNIK: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ime in naslov naročnika zavarovanja, tj. v postopku javnega naročanja izbranega ponudnika)</w:t>
      </w:r>
    </w:p>
    <w:p w14:paraId="781E184D" w14:textId="77777777" w:rsidR="0001218B" w:rsidRPr="0033126A" w:rsidRDefault="0001218B" w:rsidP="0001218B">
      <w:pPr>
        <w:pStyle w:val="Brezrazmikov"/>
      </w:pPr>
    </w:p>
    <w:p w14:paraId="35973464" w14:textId="5757869D" w:rsidR="0001218B" w:rsidRDefault="0001218B" w:rsidP="0001218B">
      <w:pPr>
        <w:pStyle w:val="Brezrazmikov"/>
        <w:rPr>
          <w:b/>
          <w:bCs/>
        </w:rPr>
      </w:pPr>
      <w:r w:rsidRPr="0033126A">
        <w:rPr>
          <w:b/>
        </w:rPr>
        <w:t>UPRAVIČENEC:</w:t>
      </w:r>
      <w:r w:rsidRPr="0033126A">
        <w:t xml:space="preserve"> </w:t>
      </w:r>
      <w:r w:rsidRPr="0001218B">
        <w:rPr>
          <w:b/>
          <w:bCs/>
        </w:rPr>
        <w:t xml:space="preserve">OBČINA DUPLEK, </w:t>
      </w:r>
      <w:r w:rsidRPr="0001218B">
        <w:t>Trg slovenske osamosvojitve 1, 2241 Spodnji Duplek</w:t>
      </w:r>
    </w:p>
    <w:p w14:paraId="04C1A1E5" w14:textId="77777777" w:rsidR="0001218B" w:rsidRPr="0033126A" w:rsidRDefault="0001218B" w:rsidP="0001218B">
      <w:pPr>
        <w:pStyle w:val="Brezrazmikov"/>
      </w:pPr>
    </w:p>
    <w:p w14:paraId="136C7F33" w14:textId="701C2B3A" w:rsidR="0001218B" w:rsidRDefault="0001218B" w:rsidP="0001218B">
      <w:pPr>
        <w:pStyle w:val="Brezrazmikov"/>
      </w:pPr>
      <w:r w:rsidRPr="0033126A">
        <w:rPr>
          <w:b/>
        </w:rPr>
        <w:t xml:space="preserve">OSNOVNI POSEL: </w:t>
      </w:r>
      <w:r w:rsidRPr="0033126A">
        <w:t xml:space="preserve">obveznost naročnika zavarovanja iz pogodbe št.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z dne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številko in datum pogodbe o izvedbi javnega naročila, sklenjene na podlagi postopka z oznako XXXXXX)</w:t>
      </w:r>
      <w:r w:rsidRPr="0033126A">
        <w:t xml:space="preserve"> za</w:t>
      </w:r>
      <w:r w:rsidRPr="0033126A">
        <w:rPr>
          <w:i/>
        </w:rPr>
        <w:t xml:space="preserve"> </w:t>
      </w:r>
      <w:r w:rsidRPr="0001218B">
        <w:t xml:space="preserve">DOBAVA OPREME V OKVIRU REKONSTRUKCIJE IN PRIZIDAVE VRTCA SPODNJI DUPLEK </w:t>
      </w:r>
      <w:r w:rsidRPr="00FA4F92">
        <w:t>(</w:t>
      </w:r>
      <w:r>
        <w:t>blago</w:t>
      </w:r>
      <w:r w:rsidRPr="00FA4F92">
        <w:t>)</w:t>
      </w:r>
    </w:p>
    <w:p w14:paraId="0CA072B5" w14:textId="77777777" w:rsidR="0001218B" w:rsidRPr="0033126A" w:rsidRDefault="0001218B" w:rsidP="0001218B">
      <w:pPr>
        <w:pStyle w:val="Brezrazmikov"/>
      </w:pPr>
    </w:p>
    <w:p w14:paraId="44587310" w14:textId="77777777" w:rsidR="0001218B" w:rsidRPr="0033126A" w:rsidRDefault="0001218B" w:rsidP="0001218B">
      <w:pPr>
        <w:pStyle w:val="Brezrazmikov"/>
      </w:pPr>
      <w:r w:rsidRPr="0033126A">
        <w:rPr>
          <w:b/>
        </w:rPr>
        <w:t xml:space="preserve">ZNESEK IN VALUTA: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najvišji znesek s številko in besedo ter valuta)</w:t>
      </w:r>
    </w:p>
    <w:p w14:paraId="1042F4BF" w14:textId="77777777" w:rsidR="0001218B" w:rsidRPr="0033126A" w:rsidRDefault="0001218B" w:rsidP="0001218B">
      <w:pPr>
        <w:pStyle w:val="Brezrazmikov"/>
      </w:pPr>
    </w:p>
    <w:p w14:paraId="73B4053F" w14:textId="77777777" w:rsidR="0001218B" w:rsidRPr="0033126A" w:rsidRDefault="0001218B" w:rsidP="0001218B">
      <w:pPr>
        <w:pStyle w:val="Brezrazmikov"/>
      </w:pPr>
      <w:r w:rsidRPr="0033126A">
        <w:rPr>
          <w:b/>
        </w:rPr>
        <w:t xml:space="preserve">LISTINE, KI JIH JE POLEG IZJAVE TREBA PRILOŽITI ZAHTEVI ZA PLAČILO IN SE IZRECNO ZAHTEVAJO V SPODNJEM BESEDILU: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(nobena/navede se listina)</w:t>
      </w:r>
    </w:p>
    <w:p w14:paraId="5C3A3520" w14:textId="77777777" w:rsidR="0001218B" w:rsidRPr="0033126A" w:rsidRDefault="0001218B" w:rsidP="0001218B">
      <w:pPr>
        <w:pStyle w:val="Brezrazmikov"/>
      </w:pPr>
    </w:p>
    <w:p w14:paraId="4014F48D" w14:textId="77777777" w:rsidR="0001218B" w:rsidRPr="0033126A" w:rsidRDefault="0001218B" w:rsidP="0001218B">
      <w:pPr>
        <w:pStyle w:val="Brezrazmikov"/>
      </w:pPr>
      <w:r w:rsidRPr="0033126A">
        <w:rPr>
          <w:b/>
        </w:rPr>
        <w:t>JEZIK V ZAHTEVANIH LISTINAH:</w:t>
      </w:r>
      <w:r w:rsidRPr="0033126A">
        <w:t xml:space="preserve"> slovenski</w:t>
      </w:r>
    </w:p>
    <w:p w14:paraId="7EF69C96" w14:textId="77777777" w:rsidR="0001218B" w:rsidRPr="0033126A" w:rsidRDefault="0001218B" w:rsidP="0001218B">
      <w:pPr>
        <w:pStyle w:val="Brezrazmikov"/>
      </w:pPr>
    </w:p>
    <w:p w14:paraId="55E21EC0" w14:textId="77777777" w:rsidR="0001218B" w:rsidRPr="0033126A" w:rsidRDefault="0001218B" w:rsidP="0001218B">
      <w:pPr>
        <w:pStyle w:val="Brezrazmikov"/>
      </w:pPr>
      <w:r w:rsidRPr="0033126A">
        <w:rPr>
          <w:b/>
        </w:rPr>
        <w:t>OBLIKA PREDLOŽITVE:</w:t>
      </w:r>
      <w:r w:rsidRPr="0033126A">
        <w:t xml:space="preserve"> v papirni obliki s priporočeno pošto ali katerokoli obliko hitre pošte ali v elektronski obliki po SWIFT sistemu na naslov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(navede se SWIFT naslova garanta)</w:t>
      </w:r>
    </w:p>
    <w:p w14:paraId="5EC29A1E" w14:textId="77777777" w:rsidR="0001218B" w:rsidRPr="0033126A" w:rsidRDefault="0001218B" w:rsidP="0001218B">
      <w:pPr>
        <w:pStyle w:val="Brezrazmikov"/>
      </w:pPr>
    </w:p>
    <w:p w14:paraId="6A9F6017" w14:textId="77777777" w:rsidR="0001218B" w:rsidRPr="0033126A" w:rsidRDefault="0001218B" w:rsidP="0001218B">
      <w:pPr>
        <w:pStyle w:val="Brezrazmikov"/>
      </w:pPr>
      <w:r w:rsidRPr="0033126A">
        <w:rPr>
          <w:b/>
        </w:rPr>
        <w:t>KRAJ PREDLOŽITVE:</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(garant vpiše naslov podružnice, kjer se opravi predložitev papirnih listin, ali elektronski naslov za predložitev v elektronski obliki, kot na primer garantov SWIFT naslov)</w:t>
      </w:r>
      <w:r w:rsidRPr="0033126A">
        <w:t xml:space="preserve"> </w:t>
      </w:r>
    </w:p>
    <w:p w14:paraId="7F364178" w14:textId="77777777" w:rsidR="0001218B" w:rsidRPr="0033126A" w:rsidRDefault="0001218B" w:rsidP="0001218B">
      <w:pPr>
        <w:pStyle w:val="Brezrazmikov"/>
      </w:pPr>
      <w:r w:rsidRPr="0033126A">
        <w:t>Ne glede na navedeno, se predložitev papirnih listin lahko opravi v katerikoli podružnici garanta na območju Republike Slovenije.</w:t>
      </w:r>
      <w:r w:rsidRPr="0033126A" w:rsidDel="00D4087F">
        <w:t xml:space="preserve"> </w:t>
      </w:r>
    </w:p>
    <w:p w14:paraId="5F7AA71B" w14:textId="77777777" w:rsidR="0001218B" w:rsidRPr="0033126A" w:rsidRDefault="0001218B" w:rsidP="0001218B">
      <w:pPr>
        <w:pStyle w:val="Brezrazmikov"/>
      </w:pPr>
      <w:r w:rsidRPr="0033126A">
        <w:t xml:space="preserve">  </w:t>
      </w:r>
    </w:p>
    <w:p w14:paraId="7F69A33A" w14:textId="77777777" w:rsidR="0001218B" w:rsidRPr="0033126A" w:rsidRDefault="0001218B" w:rsidP="0001218B">
      <w:pPr>
        <w:pStyle w:val="Brezrazmikov"/>
      </w:pPr>
      <w:r w:rsidRPr="0033126A">
        <w:rPr>
          <w:b/>
        </w:rPr>
        <w:t xml:space="preserve">DATUM VELJAVNOSTI: </w:t>
      </w:r>
      <w:r w:rsidRPr="0033126A">
        <w:fldChar w:fldCharType="begin">
          <w:ffData>
            <w:name w:val="Besedilo2"/>
            <w:enabled/>
            <w:calcOnExit w:val="0"/>
            <w:textInput>
              <w:default w:val="DD. MM. LLLL"/>
            </w:textInput>
          </w:ffData>
        </w:fldChar>
      </w:r>
      <w:r w:rsidRPr="0033126A">
        <w:instrText xml:space="preserve"> FORMTEXT </w:instrText>
      </w:r>
      <w:r w:rsidRPr="0033126A">
        <w:fldChar w:fldCharType="separate"/>
      </w:r>
      <w:r w:rsidRPr="0033126A">
        <w:rPr>
          <w:noProof/>
        </w:rPr>
        <w:t>DD. MM. LLLL</w:t>
      </w:r>
      <w:r w:rsidRPr="0033126A">
        <w:fldChar w:fldCharType="end"/>
      </w:r>
      <w:r w:rsidRPr="0033126A">
        <w:t xml:space="preserve"> </w:t>
      </w:r>
      <w:r w:rsidRPr="0033126A">
        <w:rPr>
          <w:i/>
        </w:rPr>
        <w:t>(vpiše se datum zapadlosti zavarovanja)</w:t>
      </w:r>
    </w:p>
    <w:p w14:paraId="12A7E1E8" w14:textId="77777777" w:rsidR="0001218B" w:rsidRPr="0033126A" w:rsidRDefault="0001218B" w:rsidP="0001218B">
      <w:pPr>
        <w:pStyle w:val="Brezrazmikov"/>
      </w:pPr>
    </w:p>
    <w:p w14:paraId="4D92423E" w14:textId="77777777" w:rsidR="0001218B" w:rsidRPr="0033126A" w:rsidRDefault="0001218B" w:rsidP="0001218B">
      <w:pPr>
        <w:pStyle w:val="Brezrazmikov"/>
      </w:pPr>
      <w:r w:rsidRPr="0033126A">
        <w:rPr>
          <w:b/>
        </w:rPr>
        <w:t>STRANKA, KI JE DOLŽNA PLAČATI STROŠKE:</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ime naročnika zavarovanja, tj. v postopku javnega naročanja izbranega ponudnika)</w:t>
      </w:r>
    </w:p>
    <w:p w14:paraId="7F0430DE" w14:textId="77777777" w:rsidR="0001218B" w:rsidRPr="0033126A" w:rsidRDefault="0001218B" w:rsidP="0001218B">
      <w:pPr>
        <w:pStyle w:val="Brezrazmikov"/>
        <w:rPr>
          <w:b/>
        </w:rPr>
      </w:pPr>
    </w:p>
    <w:p w14:paraId="5ED3A783" w14:textId="77777777" w:rsidR="0001218B" w:rsidRPr="0033126A" w:rsidRDefault="0001218B" w:rsidP="0001218B">
      <w:pPr>
        <w:pStyle w:val="Brezrazmikov"/>
      </w:pPr>
      <w:r w:rsidRPr="0033126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CE37F5" w14:textId="77777777" w:rsidR="0001218B" w:rsidRPr="0033126A" w:rsidRDefault="0001218B" w:rsidP="0001218B">
      <w:pPr>
        <w:pStyle w:val="Brezrazmikov"/>
      </w:pPr>
    </w:p>
    <w:p w14:paraId="1A45BD60" w14:textId="77777777" w:rsidR="0001218B" w:rsidRPr="0033126A" w:rsidRDefault="0001218B" w:rsidP="0001218B">
      <w:pPr>
        <w:pStyle w:val="Brezrazmikov"/>
      </w:pPr>
      <w:r w:rsidRPr="0033126A">
        <w:lastRenderedPageBreak/>
        <w:t>Katerokoli zahtevo za plačilo po tem zavarovanju moramo prejeti na datum veljavnosti zavarovanja ali pred njim v zgoraj navedenem kraju predložitve.</w:t>
      </w:r>
    </w:p>
    <w:p w14:paraId="007EB9A9" w14:textId="77777777" w:rsidR="0001218B" w:rsidRPr="0033126A" w:rsidRDefault="0001218B" w:rsidP="0001218B">
      <w:pPr>
        <w:pStyle w:val="Brezrazmikov"/>
      </w:pPr>
    </w:p>
    <w:p w14:paraId="18A53B33" w14:textId="77777777" w:rsidR="0001218B" w:rsidRPr="0033126A" w:rsidRDefault="0001218B" w:rsidP="0001218B">
      <w:pPr>
        <w:pStyle w:val="Brezrazmikov"/>
      </w:pPr>
      <w:r w:rsidRPr="0033126A">
        <w:t>Morebitne spore v zvezi s tem zavarovanjem rešuje stvarno pristojno sodišče v Ljubljani po slovenskem pravu.</w:t>
      </w:r>
    </w:p>
    <w:p w14:paraId="15DCCCDA" w14:textId="77777777" w:rsidR="0001218B" w:rsidRPr="0033126A" w:rsidRDefault="0001218B" w:rsidP="0001218B">
      <w:pPr>
        <w:pStyle w:val="Brezrazmikov"/>
      </w:pPr>
    </w:p>
    <w:p w14:paraId="52AB8473" w14:textId="77777777" w:rsidR="0001218B" w:rsidRDefault="0001218B" w:rsidP="0001218B">
      <w:pPr>
        <w:pStyle w:val="Brezrazmikov"/>
      </w:pPr>
      <w:r w:rsidRPr="0033126A">
        <w:t>Za to zavarovanje veljajo Enotna pravila za garancije na poziv (EPGP) revizija iz leta 2010, izdana pri MTZ pod št. 758.</w:t>
      </w:r>
    </w:p>
    <w:p w14:paraId="19050948" w14:textId="77777777" w:rsidR="0001218B" w:rsidRDefault="0001218B" w:rsidP="0001218B">
      <w:pPr>
        <w:pStyle w:val="Brezrazmikov"/>
      </w:pPr>
    </w:p>
    <w:p w14:paraId="7141D4B0" w14:textId="77777777" w:rsidR="0001218B" w:rsidRDefault="0001218B" w:rsidP="0001218B">
      <w:pPr>
        <w:pStyle w:val="Brezrazmikov"/>
        <w:ind w:left="3927"/>
        <w:jc w:val="center"/>
      </w:pPr>
      <w:r w:rsidRPr="0033126A">
        <w:t>Garant</w:t>
      </w:r>
    </w:p>
    <w:p w14:paraId="0589535C" w14:textId="77777777" w:rsidR="0001218B" w:rsidRPr="0033126A" w:rsidRDefault="0001218B" w:rsidP="0001218B">
      <w:pPr>
        <w:pStyle w:val="Brezrazmikov"/>
        <w:ind w:left="3927"/>
        <w:jc w:val="center"/>
      </w:pPr>
      <w:r w:rsidRPr="0033126A">
        <w:t>(žig in podpis)</w:t>
      </w:r>
    </w:p>
    <w:p w14:paraId="6A0B74E8" w14:textId="77777777" w:rsidR="0001218B" w:rsidRDefault="0001218B" w:rsidP="00BB6776">
      <w:pPr>
        <w:pStyle w:val="Brezrazmikov"/>
      </w:pPr>
    </w:p>
    <w:p w14:paraId="250920EF" w14:textId="03EBA6F6" w:rsidR="00BB6776" w:rsidRPr="00833B1E" w:rsidRDefault="00BB6776" w:rsidP="00BB6776">
      <w:pPr>
        <w:pStyle w:val="Naslovobrazca"/>
      </w:pPr>
      <w:bookmarkStart w:id="10" w:name="_Toc108770675"/>
      <w:bookmarkStart w:id="11" w:name="_Toc157170590"/>
      <w:r>
        <w:lastRenderedPageBreak/>
        <w:t xml:space="preserve">VZOREC </w:t>
      </w:r>
      <w:r w:rsidR="0001218B">
        <w:t xml:space="preserve">FINANČNEGA ZAVAROVANJA ZA ODPRAVO </w:t>
      </w:r>
      <w:r>
        <w:t xml:space="preserve">NAPAK V </w:t>
      </w:r>
      <w:bookmarkEnd w:id="10"/>
      <w:r>
        <w:t>GARANCIJSKEM ROKU</w:t>
      </w:r>
      <w:bookmarkEnd w:id="11"/>
    </w:p>
    <w:p w14:paraId="6A412F03" w14:textId="77777777" w:rsidR="00BB6776" w:rsidRDefault="00BB6776" w:rsidP="00BB6776">
      <w:pPr>
        <w:spacing w:after="0"/>
        <w:rPr>
          <w:b/>
          <w:bCs/>
          <w:sz w:val="21"/>
          <w:szCs w:val="21"/>
        </w:rPr>
      </w:pPr>
    </w:p>
    <w:p w14:paraId="56BF820C" w14:textId="77777777" w:rsidR="0001218B" w:rsidRPr="0033126A" w:rsidRDefault="0001218B" w:rsidP="0001218B">
      <w:pPr>
        <w:keepNext/>
        <w:spacing w:after="0" w:line="240" w:lineRule="auto"/>
        <w:jc w:val="both"/>
        <w:rPr>
          <w:i/>
        </w:rPr>
      </w:pPr>
      <w:r w:rsidRPr="0033126A">
        <w:rPr>
          <w:i/>
        </w:rPr>
        <w:t>Glava s podatki o garantu (zavarovalnici/banki) ali SWIFT ključ</w:t>
      </w:r>
    </w:p>
    <w:p w14:paraId="0BECFC3A" w14:textId="77777777" w:rsidR="0001218B" w:rsidRPr="0033126A" w:rsidRDefault="0001218B" w:rsidP="0001218B">
      <w:pPr>
        <w:keepNext/>
        <w:spacing w:after="0" w:line="240" w:lineRule="auto"/>
        <w:jc w:val="both"/>
      </w:pPr>
    </w:p>
    <w:p w14:paraId="1D94E5D5" w14:textId="77827D24" w:rsidR="0001218B" w:rsidRPr="0033126A" w:rsidRDefault="0001218B" w:rsidP="0001218B">
      <w:pPr>
        <w:keepNext/>
        <w:spacing w:after="0"/>
      </w:pPr>
      <w:r w:rsidRPr="0033126A">
        <w:t xml:space="preserve">Za: </w:t>
      </w:r>
      <w:r w:rsidRPr="0001218B">
        <w:rPr>
          <w:b/>
          <w:bCs/>
        </w:rPr>
        <w:t xml:space="preserve">OBČINA DUPLEK, </w:t>
      </w:r>
      <w:r w:rsidRPr="0001218B">
        <w:t>Trg slovenske osamosvojitve 1, 2241 Spodnji Duplek</w:t>
      </w:r>
    </w:p>
    <w:p w14:paraId="7441EF06" w14:textId="77777777" w:rsidR="0001218B" w:rsidRPr="0033126A" w:rsidRDefault="0001218B" w:rsidP="0001218B">
      <w:pPr>
        <w:keepNext/>
        <w:spacing w:after="0" w:line="240" w:lineRule="auto"/>
        <w:jc w:val="both"/>
        <w:rPr>
          <w:i/>
        </w:rPr>
      </w:pPr>
      <w:r w:rsidRPr="0033126A">
        <w:t xml:space="preserve">Datum: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datum izdaje)</w:t>
      </w:r>
    </w:p>
    <w:p w14:paraId="207BA06F" w14:textId="77777777" w:rsidR="0001218B" w:rsidRPr="0033126A" w:rsidRDefault="0001218B" w:rsidP="0001218B">
      <w:pPr>
        <w:keepNext/>
        <w:spacing w:after="0" w:line="240" w:lineRule="auto"/>
        <w:jc w:val="both"/>
      </w:pPr>
    </w:p>
    <w:p w14:paraId="41C6817D" w14:textId="77777777" w:rsidR="0001218B" w:rsidRPr="0033126A" w:rsidRDefault="0001218B" w:rsidP="00012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33126A">
        <w:rPr>
          <w:b/>
        </w:rPr>
        <w:t>VRSTA ZAVAROVANJA:</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vrsta zavarovanja: kavcijsko zavarovanje/bančna garancija)</w:t>
      </w:r>
    </w:p>
    <w:p w14:paraId="776276F7" w14:textId="77777777" w:rsidR="0001218B" w:rsidRPr="0033126A" w:rsidRDefault="0001218B" w:rsidP="0001218B">
      <w:pPr>
        <w:keepNext/>
        <w:spacing w:after="0" w:line="240" w:lineRule="auto"/>
        <w:jc w:val="both"/>
      </w:pPr>
    </w:p>
    <w:p w14:paraId="177AEAC7" w14:textId="77777777" w:rsidR="0001218B" w:rsidRPr="0033126A" w:rsidRDefault="0001218B" w:rsidP="0001218B">
      <w:pPr>
        <w:keepNext/>
        <w:spacing w:after="0" w:line="240" w:lineRule="auto"/>
        <w:jc w:val="both"/>
      </w:pPr>
      <w:r w:rsidRPr="0033126A">
        <w:rPr>
          <w:b/>
        </w:rPr>
        <w:t xml:space="preserve">ŠTEVILKA: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številka zavarovanja)</w:t>
      </w:r>
    </w:p>
    <w:p w14:paraId="618D904F" w14:textId="77777777" w:rsidR="0001218B" w:rsidRPr="0033126A" w:rsidRDefault="0001218B" w:rsidP="0001218B">
      <w:pPr>
        <w:keepNext/>
        <w:spacing w:after="0" w:line="240" w:lineRule="auto"/>
        <w:jc w:val="both"/>
      </w:pPr>
    </w:p>
    <w:p w14:paraId="0EE61380" w14:textId="77777777" w:rsidR="0001218B" w:rsidRPr="0033126A" w:rsidRDefault="0001218B" w:rsidP="0001218B">
      <w:pPr>
        <w:keepNext/>
        <w:spacing w:after="0" w:line="240" w:lineRule="auto"/>
        <w:jc w:val="both"/>
      </w:pPr>
      <w:r w:rsidRPr="0033126A">
        <w:rPr>
          <w:b/>
        </w:rPr>
        <w:t>GARANT:</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ime in naslov zavarovalnice/banke v kraju izdaje)</w:t>
      </w:r>
    </w:p>
    <w:p w14:paraId="2B86BF16" w14:textId="77777777" w:rsidR="0001218B" w:rsidRPr="0033126A" w:rsidRDefault="0001218B" w:rsidP="0001218B">
      <w:pPr>
        <w:keepNext/>
        <w:spacing w:after="0" w:line="240" w:lineRule="auto"/>
        <w:jc w:val="both"/>
      </w:pPr>
    </w:p>
    <w:p w14:paraId="6B5D8190" w14:textId="77777777" w:rsidR="0001218B" w:rsidRPr="0033126A" w:rsidRDefault="0001218B" w:rsidP="0001218B">
      <w:pPr>
        <w:keepNext/>
        <w:spacing w:after="0" w:line="240" w:lineRule="auto"/>
        <w:jc w:val="both"/>
      </w:pPr>
      <w:r w:rsidRPr="0033126A">
        <w:rPr>
          <w:b/>
        </w:rPr>
        <w:t xml:space="preserve">NAROČNIK: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ime in naslov naročnika zavarovanja, tj. v postopku javnega naročanja izbranega ponudnika)</w:t>
      </w:r>
    </w:p>
    <w:p w14:paraId="7D405198" w14:textId="77777777" w:rsidR="0001218B" w:rsidRPr="0033126A" w:rsidRDefault="0001218B" w:rsidP="0001218B">
      <w:pPr>
        <w:keepNext/>
        <w:spacing w:after="0" w:line="240" w:lineRule="auto"/>
        <w:jc w:val="both"/>
      </w:pPr>
    </w:p>
    <w:p w14:paraId="058ECC0B" w14:textId="176DD557" w:rsidR="0001218B" w:rsidRDefault="0001218B" w:rsidP="0001218B">
      <w:pPr>
        <w:keepNext/>
        <w:spacing w:after="0" w:line="240" w:lineRule="auto"/>
        <w:jc w:val="both"/>
      </w:pPr>
      <w:r w:rsidRPr="0033126A">
        <w:rPr>
          <w:b/>
        </w:rPr>
        <w:t>UPRAVIČENEC:</w:t>
      </w:r>
      <w:r w:rsidRPr="0033126A">
        <w:t xml:space="preserve"> </w:t>
      </w:r>
      <w:r w:rsidRPr="0001218B">
        <w:rPr>
          <w:b/>
          <w:bCs/>
        </w:rPr>
        <w:t xml:space="preserve">OBČINA DUPLEK, </w:t>
      </w:r>
      <w:r w:rsidRPr="0001218B">
        <w:t>Trg slovenske osamosvojitve 1, 2241 Spodnji Duplek</w:t>
      </w:r>
    </w:p>
    <w:p w14:paraId="2F6D1557" w14:textId="77777777" w:rsidR="0001218B" w:rsidRPr="0033126A" w:rsidRDefault="0001218B" w:rsidP="0001218B">
      <w:pPr>
        <w:keepNext/>
        <w:spacing w:after="0" w:line="240" w:lineRule="auto"/>
        <w:jc w:val="both"/>
      </w:pPr>
    </w:p>
    <w:p w14:paraId="5236668F" w14:textId="7BE45E68" w:rsidR="0001218B" w:rsidRDefault="0001218B" w:rsidP="0001218B">
      <w:pPr>
        <w:keepNext/>
        <w:spacing w:after="0" w:line="240" w:lineRule="auto"/>
        <w:jc w:val="both"/>
      </w:pPr>
      <w:r w:rsidRPr="0033126A">
        <w:rPr>
          <w:b/>
        </w:rPr>
        <w:t xml:space="preserve">OSNOVNI POSEL: </w:t>
      </w:r>
      <w:r w:rsidRPr="0033126A">
        <w:t>obveznost naročnika zavarovanja za odpravo napak v garancijskem roku, ki izhaja iz</w:t>
      </w:r>
      <w:r w:rsidRPr="0033126A">
        <w:rPr>
          <w:b/>
        </w:rPr>
        <w:t xml:space="preserve"> </w:t>
      </w:r>
      <w:r w:rsidRPr="0033126A">
        <w:t xml:space="preserve">pogodbe št.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z dne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rPr>
          <w:i/>
        </w:rPr>
        <w:t xml:space="preserve"> (vpiše se številko in datum pogodbe o izvedbi javnega naročila, sklenjene na podlagi postopka z oznako XXXXXX) </w:t>
      </w:r>
      <w:r w:rsidRPr="0033126A">
        <w:t>za</w:t>
      </w:r>
      <w:r w:rsidRPr="0033126A">
        <w:rPr>
          <w:i/>
        </w:rPr>
        <w:t xml:space="preserve"> </w:t>
      </w:r>
      <w:r w:rsidRPr="0001218B">
        <w:t>DOBAVA OPREME V OKVIRU REKONSTRUKCIJE IN PRIZIDAVE VRTCA SPODNJI DUPLEK (blago)</w:t>
      </w:r>
    </w:p>
    <w:p w14:paraId="3A32E889" w14:textId="77777777" w:rsidR="0001218B" w:rsidRDefault="0001218B" w:rsidP="0001218B">
      <w:pPr>
        <w:keepNext/>
        <w:spacing w:after="0" w:line="240" w:lineRule="auto"/>
        <w:jc w:val="both"/>
        <w:rPr>
          <w:b/>
        </w:rPr>
      </w:pPr>
    </w:p>
    <w:p w14:paraId="0C096E5E" w14:textId="06D87CA8" w:rsidR="0001218B" w:rsidRPr="0033126A" w:rsidRDefault="0001218B" w:rsidP="0001218B">
      <w:pPr>
        <w:keepNext/>
        <w:spacing w:after="0" w:line="240" w:lineRule="auto"/>
        <w:jc w:val="both"/>
      </w:pPr>
      <w:r w:rsidRPr="0033126A">
        <w:rPr>
          <w:b/>
        </w:rPr>
        <w:t xml:space="preserve">ZNESEK  IN VALUTA: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najvišji znesek s številko in besedo ter valuta)</w:t>
      </w:r>
    </w:p>
    <w:p w14:paraId="60DBCDA2" w14:textId="77777777" w:rsidR="0001218B" w:rsidRPr="0033126A" w:rsidRDefault="0001218B" w:rsidP="0001218B">
      <w:pPr>
        <w:keepNext/>
        <w:spacing w:after="0" w:line="240" w:lineRule="auto"/>
        <w:jc w:val="both"/>
      </w:pPr>
    </w:p>
    <w:p w14:paraId="6B6CB69C" w14:textId="77777777" w:rsidR="0001218B" w:rsidRPr="0033126A" w:rsidRDefault="0001218B" w:rsidP="0001218B">
      <w:pPr>
        <w:keepNext/>
        <w:spacing w:after="0" w:line="240" w:lineRule="auto"/>
        <w:jc w:val="both"/>
      </w:pPr>
      <w:r w:rsidRPr="0033126A">
        <w:rPr>
          <w:b/>
        </w:rPr>
        <w:t xml:space="preserve">LISTINE, KI JIH JE POLEG IZJAVE TREBA PRILOŽITI ZAHTEVI ZA PLAČILO IN SE IZRECNO ZAHTEVAJO V SPODNJEM BESEDILU: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rPr>
          <w:i/>
        </w:rPr>
        <w:t xml:space="preserve"> (nobena/navede se listina – npr. primopredajni/prevzemni zapisnik, zaključni obračun)</w:t>
      </w:r>
    </w:p>
    <w:p w14:paraId="44A67B0E" w14:textId="77777777" w:rsidR="0001218B" w:rsidRPr="0033126A" w:rsidRDefault="0001218B" w:rsidP="0001218B">
      <w:pPr>
        <w:keepNext/>
        <w:spacing w:after="0" w:line="240" w:lineRule="auto"/>
        <w:jc w:val="both"/>
      </w:pPr>
    </w:p>
    <w:p w14:paraId="41CB8FA5" w14:textId="77777777" w:rsidR="0001218B" w:rsidRPr="0033126A" w:rsidRDefault="0001218B" w:rsidP="0001218B">
      <w:pPr>
        <w:keepNext/>
        <w:spacing w:after="0" w:line="240" w:lineRule="auto"/>
        <w:jc w:val="both"/>
      </w:pPr>
      <w:r w:rsidRPr="0033126A">
        <w:rPr>
          <w:b/>
        </w:rPr>
        <w:t>JEZIK V ZAHTEVANIH LISTINAH:</w:t>
      </w:r>
      <w:r w:rsidRPr="0033126A">
        <w:t xml:space="preserve"> slovenski</w:t>
      </w:r>
    </w:p>
    <w:p w14:paraId="39527253" w14:textId="77777777" w:rsidR="0001218B" w:rsidRPr="0033126A" w:rsidRDefault="0001218B" w:rsidP="0001218B">
      <w:pPr>
        <w:keepNext/>
        <w:spacing w:after="0" w:line="240" w:lineRule="auto"/>
        <w:jc w:val="both"/>
      </w:pPr>
    </w:p>
    <w:p w14:paraId="2AF8BBA3" w14:textId="77777777" w:rsidR="0001218B" w:rsidRPr="0033126A" w:rsidRDefault="0001218B" w:rsidP="0001218B">
      <w:pPr>
        <w:keepNext/>
        <w:spacing w:after="0" w:line="240" w:lineRule="auto"/>
        <w:jc w:val="both"/>
      </w:pPr>
      <w:r w:rsidRPr="0033126A">
        <w:rPr>
          <w:b/>
        </w:rPr>
        <w:t>OBLIKA PREDLOŽITVE:</w:t>
      </w:r>
      <w:r w:rsidRPr="0033126A">
        <w:t xml:space="preserve"> v papirni obliki s priporočeno pošto ali katerokoli obliko hitre pošte ali v elektronski obliki po SWIFT sistemu na naslov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(navede se SWIFT naslova garanta)</w:t>
      </w:r>
    </w:p>
    <w:p w14:paraId="23431BC2" w14:textId="77777777" w:rsidR="0001218B" w:rsidRPr="0033126A" w:rsidRDefault="0001218B" w:rsidP="0001218B">
      <w:pPr>
        <w:keepNext/>
        <w:spacing w:after="0" w:line="240" w:lineRule="auto"/>
        <w:jc w:val="both"/>
      </w:pPr>
    </w:p>
    <w:p w14:paraId="608C9626" w14:textId="77777777" w:rsidR="0001218B" w:rsidRPr="0033126A" w:rsidRDefault="0001218B" w:rsidP="0001218B">
      <w:pPr>
        <w:keepNext/>
        <w:spacing w:after="0" w:line="240" w:lineRule="auto"/>
        <w:jc w:val="both"/>
        <w:rPr>
          <w:i/>
        </w:rPr>
      </w:pPr>
      <w:r w:rsidRPr="0033126A">
        <w:rPr>
          <w:b/>
        </w:rPr>
        <w:t>KRAJ PREDLOŽITVE:</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rPr>
          <w:i/>
        </w:rPr>
        <w:t xml:space="preserve"> (garant vpiše naslov podružnice, kjer se opravi predložitev papirnih listin, ali elektronski naslov za predložitev v elektronski obliki, kot na primer garantov SWIFT naslov)</w:t>
      </w:r>
      <w:r w:rsidRPr="0033126A">
        <w:t xml:space="preserve"> Ne glede na navedeno, se predložitev papirnih listin lahko opravi v katerikoli podružnici garanta na območju Republike Slovenije.</w:t>
      </w:r>
    </w:p>
    <w:p w14:paraId="0C69243F" w14:textId="77777777" w:rsidR="0001218B" w:rsidRPr="0033126A" w:rsidRDefault="0001218B" w:rsidP="0001218B">
      <w:pPr>
        <w:keepNext/>
        <w:spacing w:after="0" w:line="240" w:lineRule="auto"/>
        <w:jc w:val="both"/>
      </w:pPr>
    </w:p>
    <w:p w14:paraId="38A042B4" w14:textId="77777777" w:rsidR="0001218B" w:rsidRPr="0033126A" w:rsidRDefault="0001218B" w:rsidP="0001218B">
      <w:pPr>
        <w:keepNext/>
        <w:spacing w:after="0" w:line="240" w:lineRule="auto"/>
        <w:jc w:val="both"/>
      </w:pPr>
      <w:r w:rsidRPr="0033126A">
        <w:rPr>
          <w:b/>
        </w:rPr>
        <w:t xml:space="preserve">DATUM VELJAVNOSTI: </w:t>
      </w:r>
      <w:r w:rsidRPr="0033126A">
        <w:fldChar w:fldCharType="begin">
          <w:ffData>
            <w:name w:val="Besedilo2"/>
            <w:enabled/>
            <w:calcOnExit w:val="0"/>
            <w:textInput>
              <w:default w:val="DD. MM. LLLL"/>
            </w:textInput>
          </w:ffData>
        </w:fldChar>
      </w:r>
      <w:r w:rsidRPr="0033126A">
        <w:instrText xml:space="preserve"> FORMTEXT </w:instrText>
      </w:r>
      <w:r w:rsidRPr="0033126A">
        <w:fldChar w:fldCharType="separate"/>
      </w:r>
      <w:r w:rsidRPr="0033126A">
        <w:rPr>
          <w:noProof/>
        </w:rPr>
        <w:t>DD. MM. LLLL</w:t>
      </w:r>
      <w:r w:rsidRPr="0033126A">
        <w:fldChar w:fldCharType="end"/>
      </w:r>
      <w:r w:rsidRPr="0033126A">
        <w:t xml:space="preserve"> </w:t>
      </w:r>
      <w:r w:rsidRPr="0033126A">
        <w:rPr>
          <w:i/>
        </w:rPr>
        <w:t>(vpiše se datum zapadlosti zavarovanja)</w:t>
      </w:r>
    </w:p>
    <w:p w14:paraId="772BC79B" w14:textId="77777777" w:rsidR="0001218B" w:rsidRPr="0033126A" w:rsidRDefault="0001218B" w:rsidP="0001218B">
      <w:pPr>
        <w:keepNext/>
        <w:spacing w:after="0" w:line="240" w:lineRule="auto"/>
        <w:jc w:val="both"/>
      </w:pPr>
    </w:p>
    <w:p w14:paraId="65958BCE" w14:textId="77777777" w:rsidR="0001218B" w:rsidRPr="0033126A" w:rsidRDefault="0001218B" w:rsidP="0001218B">
      <w:pPr>
        <w:keepNext/>
        <w:spacing w:after="0" w:line="240" w:lineRule="auto"/>
        <w:jc w:val="both"/>
      </w:pPr>
      <w:r w:rsidRPr="0033126A">
        <w:rPr>
          <w:b/>
        </w:rPr>
        <w:t>STRANKA, KI JE DOLŽNA PLAČATI STROŠKE:</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ime naročnika zavarovanja, tj. v postopku javnega naročanja izbranega ponudnika)</w:t>
      </w:r>
    </w:p>
    <w:p w14:paraId="35213979" w14:textId="77777777" w:rsidR="0001218B" w:rsidRPr="0033126A" w:rsidRDefault="0001218B" w:rsidP="0001218B">
      <w:pPr>
        <w:keepNext/>
        <w:spacing w:after="0" w:line="240" w:lineRule="auto"/>
        <w:jc w:val="both"/>
      </w:pPr>
    </w:p>
    <w:p w14:paraId="56A6B66A" w14:textId="77777777" w:rsidR="0001218B" w:rsidRPr="0033126A" w:rsidRDefault="0001218B" w:rsidP="0001218B">
      <w:pPr>
        <w:spacing w:after="0" w:line="240" w:lineRule="auto"/>
        <w:jc w:val="both"/>
      </w:pPr>
      <w:r w:rsidRPr="0033126A">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33126A">
        <w:lastRenderedPageBreak/>
        <w:t>nanjo sklicuje, in v kateri je navedeno, v kakšnem smislu naročnik zavarovanja po prejemu poziva za odpravo napak v pogodbenem roku ni izpolnil svojih obveznosti iz osnovnega posla.</w:t>
      </w:r>
    </w:p>
    <w:p w14:paraId="54B0EA15" w14:textId="77777777" w:rsidR="0001218B" w:rsidRPr="0033126A" w:rsidRDefault="0001218B" w:rsidP="0001218B">
      <w:pPr>
        <w:spacing w:after="0" w:line="240" w:lineRule="auto"/>
        <w:jc w:val="both"/>
      </w:pPr>
    </w:p>
    <w:p w14:paraId="2210FED9" w14:textId="77777777" w:rsidR="0001218B" w:rsidRPr="0033126A" w:rsidRDefault="0001218B" w:rsidP="00012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33126A">
        <w:t>Katerokoli zahtevo za plačilo po tem zavarovanju moramo prejeti na datum veljavnosti zavarovanja ali pred njim v zgoraj navedenem kraju predložitve.</w:t>
      </w:r>
    </w:p>
    <w:p w14:paraId="010D8ECC" w14:textId="77777777" w:rsidR="0001218B" w:rsidRPr="0033126A" w:rsidRDefault="0001218B" w:rsidP="00012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02BD1EC" w14:textId="77777777" w:rsidR="0001218B" w:rsidRPr="0033126A" w:rsidRDefault="0001218B" w:rsidP="00012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33126A">
        <w:t>Morebitne spore v zvezi s tem zavarovanjem rešuje stvarno pristojno sodišče v Ljubljani po slovenskem pravu.</w:t>
      </w:r>
    </w:p>
    <w:p w14:paraId="2C210BDA" w14:textId="77777777" w:rsidR="0001218B" w:rsidRPr="0033126A" w:rsidRDefault="0001218B" w:rsidP="00012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AD06341" w14:textId="77777777" w:rsidR="0001218B" w:rsidRDefault="0001218B" w:rsidP="00012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33126A">
        <w:t>Za to zavarovanje veljajo Enotna pravila za garancije na poziv (EPGP) revizija iz leta 2010, izdana pri MTZ pod št. 758.</w:t>
      </w:r>
    </w:p>
    <w:p w14:paraId="777C7366" w14:textId="77777777" w:rsidR="0001218B" w:rsidRPr="0033126A" w:rsidRDefault="0001218B" w:rsidP="00012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7C64187F" w14:textId="77777777" w:rsidR="0001218B" w:rsidRDefault="0001218B" w:rsidP="00012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p>
    <w:p w14:paraId="270CB780" w14:textId="77777777" w:rsidR="0001218B" w:rsidRDefault="0001218B" w:rsidP="00012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570"/>
        <w:jc w:val="center"/>
      </w:pPr>
      <w:r w:rsidRPr="0033126A">
        <w:t>Garant</w:t>
      </w:r>
    </w:p>
    <w:p w14:paraId="2DE86A9D" w14:textId="77777777" w:rsidR="0001218B" w:rsidRPr="0033126A" w:rsidRDefault="0001218B" w:rsidP="00012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570"/>
        <w:jc w:val="center"/>
      </w:pPr>
      <w:r w:rsidRPr="0033126A">
        <w:t>(žig in podpis)</w:t>
      </w:r>
    </w:p>
    <w:p w14:paraId="356A1C2E" w14:textId="77777777" w:rsidR="0001218B" w:rsidRPr="005E5053" w:rsidRDefault="0001218B" w:rsidP="00BB6776">
      <w:pPr>
        <w:spacing w:after="0"/>
        <w:rPr>
          <w:b/>
          <w:bCs/>
          <w:sz w:val="21"/>
          <w:szCs w:val="21"/>
        </w:rPr>
      </w:pPr>
    </w:p>
    <w:sectPr w:rsidR="0001218B" w:rsidRPr="005E5053" w:rsidSect="009F005B">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FF3E5" w14:textId="77777777" w:rsidR="009F005B" w:rsidRDefault="009F005B">
      <w:pPr>
        <w:spacing w:after="0" w:line="240" w:lineRule="auto"/>
      </w:pPr>
      <w:r>
        <w:separator/>
      </w:r>
    </w:p>
  </w:endnote>
  <w:endnote w:type="continuationSeparator" w:id="0">
    <w:p w14:paraId="3E024E73" w14:textId="77777777" w:rsidR="009F005B" w:rsidRDefault="009F0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474B" w14:textId="581ECF4E"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46030810">
              <wp:simplePos x="0" y="0"/>
              <wp:positionH relativeFrom="margin">
                <wp:posOffset>6504305</wp:posOffset>
              </wp:positionH>
              <wp:positionV relativeFrom="margin">
                <wp:posOffset>6003290</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5E1B82C"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934F2BD" wp14:editId="3103BF20">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13BD908E"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EF1D5" w14:textId="77777777" w:rsidR="009F005B" w:rsidRDefault="009F005B">
      <w:pPr>
        <w:spacing w:after="0" w:line="240" w:lineRule="auto"/>
      </w:pPr>
      <w:r>
        <w:separator/>
      </w:r>
    </w:p>
  </w:footnote>
  <w:footnote w:type="continuationSeparator" w:id="0">
    <w:p w14:paraId="09B8816B" w14:textId="77777777" w:rsidR="009F005B" w:rsidRDefault="009F005B">
      <w:pPr>
        <w:spacing w:after="0" w:line="240" w:lineRule="auto"/>
      </w:pPr>
      <w:r>
        <w:continuationSeparator/>
      </w:r>
    </w:p>
  </w:footnote>
  <w:footnote w:id="1">
    <w:p w14:paraId="446DF2EA" w14:textId="77777777" w:rsidR="009F2255" w:rsidRPr="00C96504" w:rsidRDefault="009F2255" w:rsidP="009F2255">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Ime in priimek, ulica in hišna številka, kraj v Republiki Sloveniji (izpolni ponudnik, ki nima sedeža v Republiki Sloveniji)</w:t>
      </w:r>
    </w:p>
  </w:footnote>
  <w:footnote w:id="2">
    <w:p w14:paraId="5C3E948E" w14:textId="77777777" w:rsidR="005669F9" w:rsidRPr="00C96504" w:rsidRDefault="005669F9" w:rsidP="005669F9">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Izpolni samo samostojni oziroma vodilni ponudnik, ki bo podpisnik okvirnega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53BB6" w14:textId="351DC44F" w:rsidR="00BB6776" w:rsidRPr="0001218B" w:rsidRDefault="00BB6776" w:rsidP="00CE21BE">
    <w:pPr>
      <w:pStyle w:val="Glava"/>
      <w:jc w:val="right"/>
      <w:rPr>
        <w:i/>
        <w:iCs/>
        <w:color w:val="808080" w:themeColor="background1" w:themeShade="80"/>
        <w:sz w:val="18"/>
        <w:szCs w:val="18"/>
      </w:rPr>
    </w:pPr>
    <w:r w:rsidRPr="0001218B">
      <w:rPr>
        <w:i/>
        <w:iCs/>
        <w:noProof/>
        <w:color w:val="808080" w:themeColor="background1" w:themeShade="80"/>
        <w:sz w:val="18"/>
        <w:szCs w:val="18"/>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E3014F"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Pr="0001218B">
      <w:rPr>
        <w:i/>
        <w:iCs/>
        <w:color w:val="808080" w:themeColor="background1" w:themeShade="80"/>
        <w:sz w:val="18"/>
        <w:szCs w:val="18"/>
      </w:rPr>
      <w:t xml:space="preserve"> </w:t>
    </w:r>
    <w:r w:rsidR="0001218B" w:rsidRPr="0001218B">
      <w:rPr>
        <w:i/>
        <w:iCs/>
        <w:color w:val="808080" w:themeColor="background1" w:themeShade="80"/>
        <w:sz w:val="18"/>
        <w:szCs w:val="18"/>
      </w:rPr>
      <w:t xml:space="preserve">Občina Duplek, </w:t>
    </w:r>
    <w:r w:rsidR="009F4911" w:rsidRPr="0001218B">
      <w:rPr>
        <w:i/>
        <w:iCs/>
        <w:noProof/>
        <w:color w:val="808080" w:themeColor="background1" w:themeShade="80"/>
        <w:sz w:val="18"/>
        <w:szCs w:val="18"/>
      </w:rPr>
      <w:t>430-0001/202</w:t>
    </w:r>
    <w:r w:rsidR="0001218B">
      <w:rPr>
        <w:i/>
        <w:iCs/>
        <w:noProof/>
        <w:color w:val="808080" w:themeColor="background1" w:themeShade="80"/>
        <w:sz w:val="18"/>
        <w:szCs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6364"/>
    <w:multiLevelType w:val="hybridMultilevel"/>
    <w:tmpl w:val="9B020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C6C5D"/>
    <w:multiLevelType w:val="hybridMultilevel"/>
    <w:tmpl w:val="083AE0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10"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0904FC"/>
    <w:multiLevelType w:val="hybridMultilevel"/>
    <w:tmpl w:val="B6F08E3C"/>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92D7E4F"/>
    <w:multiLevelType w:val="hybridMultilevel"/>
    <w:tmpl w:val="FE768E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2E15CC"/>
    <w:multiLevelType w:val="hybridMultilevel"/>
    <w:tmpl w:val="EBC2FAB4"/>
    <w:lvl w:ilvl="0" w:tplc="F280A9EA">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CBF7047"/>
    <w:multiLevelType w:val="hybridMultilevel"/>
    <w:tmpl w:val="1BB8DB14"/>
    <w:lvl w:ilvl="0" w:tplc="43AA5ECE">
      <w:start w:val="1"/>
      <w:numFmt w:val="bullet"/>
      <w:lvlText w:val=""/>
      <w:lvlJc w:val="left"/>
      <w:pPr>
        <w:ind w:left="720" w:hanging="360"/>
      </w:pPr>
      <w:rPr>
        <w:rFonts w:ascii="Symbol" w:hAnsi="Symbo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E01463E"/>
    <w:multiLevelType w:val="hybridMultilevel"/>
    <w:tmpl w:val="E1F8857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7"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51D0543"/>
    <w:multiLevelType w:val="hybridMultilevel"/>
    <w:tmpl w:val="046AD8A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7952878"/>
    <w:multiLevelType w:val="hybridMultilevel"/>
    <w:tmpl w:val="7BBAFF8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52D3920"/>
    <w:multiLevelType w:val="hybridMultilevel"/>
    <w:tmpl w:val="AC9A320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70D3859"/>
    <w:multiLevelType w:val="hybridMultilevel"/>
    <w:tmpl w:val="0F0467FE"/>
    <w:lvl w:ilvl="0" w:tplc="175EC204">
      <w:start w:val="1"/>
      <w:numFmt w:val="decimal"/>
      <w:lvlText w:val="(%1) "/>
      <w:lvlJc w:val="left"/>
      <w:pPr>
        <w:ind w:left="360" w:hanging="360"/>
      </w:pPr>
      <w:rPr>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9"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91A4A80"/>
    <w:multiLevelType w:val="hybridMultilevel"/>
    <w:tmpl w:val="B1D4C650"/>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91A5BA5"/>
    <w:multiLevelType w:val="hybridMultilevel"/>
    <w:tmpl w:val="2B30319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03B6809"/>
    <w:multiLevelType w:val="hybridMultilevel"/>
    <w:tmpl w:val="135C2820"/>
    <w:lvl w:ilvl="0" w:tplc="FFFFFFFF">
      <w:start w:val="1"/>
      <w:numFmt w:val="decimal"/>
      <w:lvlText w:val="%1."/>
      <w:lvlJc w:val="left"/>
      <w:pPr>
        <w:ind w:left="360" w:hanging="360"/>
      </w:pPr>
      <w:rPr>
        <w:rFonts w:asciiTheme="minorHAnsi" w:eastAsiaTheme="minorEastAsia" w:hAnsiTheme="minorHAnsi" w:cstheme="minorHAns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13439FC"/>
    <w:multiLevelType w:val="hybridMultilevel"/>
    <w:tmpl w:val="614AC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62D5D3E"/>
    <w:multiLevelType w:val="hybridMultilevel"/>
    <w:tmpl w:val="CED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B442756"/>
    <w:multiLevelType w:val="hybridMultilevel"/>
    <w:tmpl w:val="82C05F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0AD4D03"/>
    <w:multiLevelType w:val="multilevel"/>
    <w:tmpl w:val="0A2CB38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53"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57285295"/>
    <w:multiLevelType w:val="hybridMultilevel"/>
    <w:tmpl w:val="E760C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11A7464"/>
    <w:multiLevelType w:val="hybridMultilevel"/>
    <w:tmpl w:val="DA6A942A"/>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84203EA"/>
    <w:multiLevelType w:val="hybridMultilevel"/>
    <w:tmpl w:val="AE2EA240"/>
    <w:lvl w:ilvl="0" w:tplc="F280A9E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8781435"/>
    <w:multiLevelType w:val="hybridMultilevel"/>
    <w:tmpl w:val="A84C17A2"/>
    <w:lvl w:ilvl="0" w:tplc="0A1640D0">
      <w:start w:val="1"/>
      <w:numFmt w:val="decimal"/>
      <w:lvlText w:val="%1."/>
      <w:lvlJc w:val="left"/>
      <w:pPr>
        <w:ind w:left="360" w:hanging="360"/>
      </w:pPr>
      <w:rPr>
        <w:rFonts w:asciiTheme="minorHAnsi" w:eastAsiaTheme="minorEastAsia" w:hAnsiTheme="minorHAnsi" w:cstheme="minorHAns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2F901B2"/>
    <w:multiLevelType w:val="hybridMultilevel"/>
    <w:tmpl w:val="63C26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76B13D1F"/>
    <w:multiLevelType w:val="hybridMultilevel"/>
    <w:tmpl w:val="050CEB9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F430AB"/>
    <w:multiLevelType w:val="hybridMultilevel"/>
    <w:tmpl w:val="876A5266"/>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9BD28EF"/>
    <w:multiLevelType w:val="hybridMultilevel"/>
    <w:tmpl w:val="1A348D3E"/>
    <w:lvl w:ilvl="0" w:tplc="04240015">
      <w:start w:val="1"/>
      <w:numFmt w:val="upperLetter"/>
      <w:lvlText w:val="%1."/>
      <w:lvlJc w:val="left"/>
      <w:pPr>
        <w:ind w:left="360" w:hanging="360"/>
      </w:pPr>
    </w:lvl>
    <w:lvl w:ilvl="1" w:tplc="04BABFA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8" w15:restartNumberingAfterBreak="0">
    <w:nsid w:val="7C7E2E5E"/>
    <w:multiLevelType w:val="hybridMultilevel"/>
    <w:tmpl w:val="31E48116"/>
    <w:lvl w:ilvl="0" w:tplc="D5BE6DE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9"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E3D2C5E"/>
    <w:multiLevelType w:val="hybridMultilevel"/>
    <w:tmpl w:val="4BA2E2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8414119">
    <w:abstractNumId w:val="52"/>
  </w:num>
  <w:num w:numId="2" w16cid:durableId="1823541984">
    <w:abstractNumId w:val="27"/>
  </w:num>
  <w:num w:numId="3" w16cid:durableId="2143838520">
    <w:abstractNumId w:val="63"/>
  </w:num>
  <w:num w:numId="4" w16cid:durableId="1090349976">
    <w:abstractNumId w:val="37"/>
  </w:num>
  <w:num w:numId="5" w16cid:durableId="1044712417">
    <w:abstractNumId w:val="61"/>
  </w:num>
  <w:num w:numId="6" w16cid:durableId="1485507394">
    <w:abstractNumId w:val="10"/>
  </w:num>
  <w:num w:numId="7" w16cid:durableId="1740245006">
    <w:abstractNumId w:val="59"/>
  </w:num>
  <w:num w:numId="8" w16cid:durableId="151919474">
    <w:abstractNumId w:val="13"/>
  </w:num>
  <w:num w:numId="9" w16cid:durableId="1945109481">
    <w:abstractNumId w:val="1"/>
  </w:num>
  <w:num w:numId="10" w16cid:durableId="375545785">
    <w:abstractNumId w:val="16"/>
  </w:num>
  <w:num w:numId="11" w16cid:durableId="2093700881">
    <w:abstractNumId w:val="7"/>
  </w:num>
  <w:num w:numId="12" w16cid:durableId="1357193257">
    <w:abstractNumId w:val="87"/>
  </w:num>
  <w:num w:numId="13" w16cid:durableId="1627808652">
    <w:abstractNumId w:val="82"/>
  </w:num>
  <w:num w:numId="14" w16cid:durableId="2146196734">
    <w:abstractNumId w:val="34"/>
  </w:num>
  <w:num w:numId="15" w16cid:durableId="2139562464">
    <w:abstractNumId w:val="51"/>
  </w:num>
  <w:num w:numId="16" w16cid:durableId="140854645">
    <w:abstractNumId w:val="74"/>
  </w:num>
  <w:num w:numId="17" w16cid:durableId="264306830">
    <w:abstractNumId w:val="33"/>
  </w:num>
  <w:num w:numId="18" w16cid:durableId="109514353">
    <w:abstractNumId w:val="39"/>
  </w:num>
  <w:num w:numId="19" w16cid:durableId="749231670">
    <w:abstractNumId w:val="76"/>
  </w:num>
  <w:num w:numId="20" w16cid:durableId="367264256">
    <w:abstractNumId w:val="32"/>
  </w:num>
  <w:num w:numId="21" w16cid:durableId="1502820509">
    <w:abstractNumId w:val="70"/>
  </w:num>
  <w:num w:numId="22" w16cid:durableId="530605081">
    <w:abstractNumId w:val="18"/>
  </w:num>
  <w:num w:numId="23" w16cid:durableId="1827015195">
    <w:abstractNumId w:val="26"/>
  </w:num>
  <w:num w:numId="24" w16cid:durableId="1376345781">
    <w:abstractNumId w:val="42"/>
  </w:num>
  <w:num w:numId="25" w16cid:durableId="444926783">
    <w:abstractNumId w:val="69"/>
  </w:num>
  <w:num w:numId="26" w16cid:durableId="1254555661">
    <w:abstractNumId w:val="48"/>
  </w:num>
  <w:num w:numId="27" w16cid:durableId="1059133114">
    <w:abstractNumId w:val="55"/>
  </w:num>
  <w:num w:numId="28" w16cid:durableId="152991253">
    <w:abstractNumId w:val="9"/>
  </w:num>
  <w:num w:numId="29" w16cid:durableId="1391080306">
    <w:abstractNumId w:val="56"/>
  </w:num>
  <w:num w:numId="30" w16cid:durableId="1226794128">
    <w:abstractNumId w:val="6"/>
  </w:num>
  <w:num w:numId="31" w16cid:durableId="1373771936">
    <w:abstractNumId w:val="86"/>
  </w:num>
  <w:num w:numId="32" w16cid:durableId="1799175959">
    <w:abstractNumId w:val="3"/>
  </w:num>
  <w:num w:numId="33" w16cid:durableId="2060392215">
    <w:abstractNumId w:val="14"/>
  </w:num>
  <w:num w:numId="34" w16cid:durableId="907301535">
    <w:abstractNumId w:val="45"/>
  </w:num>
  <w:num w:numId="35" w16cid:durableId="715549528">
    <w:abstractNumId w:val="50"/>
  </w:num>
  <w:num w:numId="36" w16cid:durableId="1180193460">
    <w:abstractNumId w:val="25"/>
  </w:num>
  <w:num w:numId="37" w16cid:durableId="247426573">
    <w:abstractNumId w:val="62"/>
  </w:num>
  <w:num w:numId="38" w16cid:durableId="1804880287">
    <w:abstractNumId w:val="57"/>
  </w:num>
  <w:num w:numId="39" w16cid:durableId="2147354092">
    <w:abstractNumId w:val="8"/>
  </w:num>
  <w:num w:numId="40" w16cid:durableId="1880579912">
    <w:abstractNumId w:val="80"/>
  </w:num>
  <w:num w:numId="41" w16cid:durableId="1886482966">
    <w:abstractNumId w:val="89"/>
  </w:num>
  <w:num w:numId="42" w16cid:durableId="11541688">
    <w:abstractNumId w:val="35"/>
  </w:num>
  <w:num w:numId="43" w16cid:durableId="22680918">
    <w:abstractNumId w:val="71"/>
  </w:num>
  <w:num w:numId="44" w16cid:durableId="872687870">
    <w:abstractNumId w:val="2"/>
  </w:num>
  <w:num w:numId="45" w16cid:durableId="1829511657">
    <w:abstractNumId w:val="12"/>
  </w:num>
  <w:num w:numId="46" w16cid:durableId="1135103243">
    <w:abstractNumId w:val="53"/>
  </w:num>
  <w:num w:numId="47" w16cid:durableId="1807502807">
    <w:abstractNumId w:val="84"/>
  </w:num>
  <w:num w:numId="48" w16cid:durableId="238565101">
    <w:abstractNumId w:val="60"/>
  </w:num>
  <w:num w:numId="49" w16cid:durableId="1255238236">
    <w:abstractNumId w:val="23"/>
  </w:num>
  <w:num w:numId="50" w16cid:durableId="1383560193">
    <w:abstractNumId w:val="19"/>
  </w:num>
  <w:num w:numId="51" w16cid:durableId="544803849">
    <w:abstractNumId w:val="15"/>
  </w:num>
  <w:num w:numId="52" w16cid:durableId="999653108">
    <w:abstractNumId w:val="81"/>
  </w:num>
  <w:num w:numId="53" w16cid:durableId="1332951139">
    <w:abstractNumId w:val="29"/>
  </w:num>
  <w:num w:numId="54" w16cid:durableId="1075008378">
    <w:abstractNumId w:val="54"/>
  </w:num>
  <w:num w:numId="55" w16cid:durableId="581765817">
    <w:abstractNumId w:val="68"/>
  </w:num>
  <w:num w:numId="56" w16cid:durableId="2109885589">
    <w:abstractNumId w:val="78"/>
  </w:num>
  <w:num w:numId="57" w16cid:durableId="1512060268">
    <w:abstractNumId w:val="67"/>
  </w:num>
  <w:num w:numId="58" w16cid:durableId="1331711334">
    <w:abstractNumId w:val="64"/>
  </w:num>
  <w:num w:numId="59" w16cid:durableId="1515340484">
    <w:abstractNumId w:val="46"/>
  </w:num>
  <w:num w:numId="60" w16cid:durableId="964048026">
    <w:abstractNumId w:val="4"/>
  </w:num>
  <w:num w:numId="61" w16cid:durableId="1503203233">
    <w:abstractNumId w:val="79"/>
  </w:num>
  <w:num w:numId="62" w16cid:durableId="567811465">
    <w:abstractNumId w:val="66"/>
  </w:num>
  <w:num w:numId="63" w16cid:durableId="1095784400">
    <w:abstractNumId w:val="11"/>
  </w:num>
  <w:num w:numId="64" w16cid:durableId="2003195710">
    <w:abstractNumId w:val="75"/>
  </w:num>
  <w:num w:numId="65" w16cid:durableId="119226773">
    <w:abstractNumId w:val="28"/>
  </w:num>
  <w:num w:numId="66" w16cid:durableId="470515231">
    <w:abstractNumId w:val="65"/>
  </w:num>
  <w:num w:numId="67" w16cid:durableId="23479344">
    <w:abstractNumId w:val="31"/>
  </w:num>
  <w:num w:numId="68" w16cid:durableId="299309205">
    <w:abstractNumId w:val="47"/>
  </w:num>
  <w:num w:numId="69" w16cid:durableId="2023386387">
    <w:abstractNumId w:val="36"/>
  </w:num>
  <w:num w:numId="70" w16cid:durableId="1036125156">
    <w:abstractNumId w:val="85"/>
  </w:num>
  <w:num w:numId="71" w16cid:durableId="688725410">
    <w:abstractNumId w:val="5"/>
  </w:num>
  <w:num w:numId="72" w16cid:durableId="368772349">
    <w:abstractNumId w:val="20"/>
  </w:num>
  <w:num w:numId="73" w16cid:durableId="1762487041">
    <w:abstractNumId w:val="44"/>
  </w:num>
  <w:num w:numId="74" w16cid:durableId="538202227">
    <w:abstractNumId w:val="0"/>
  </w:num>
  <w:num w:numId="75" w16cid:durableId="789085712">
    <w:abstractNumId w:val="88"/>
  </w:num>
  <w:num w:numId="76" w16cid:durableId="1755853559">
    <w:abstractNumId w:val="73"/>
  </w:num>
  <w:num w:numId="77" w16cid:durableId="13382007">
    <w:abstractNumId w:val="43"/>
  </w:num>
  <w:num w:numId="78" w16cid:durableId="572928656">
    <w:abstractNumId w:val="90"/>
  </w:num>
  <w:num w:numId="79" w16cid:durableId="1343244385">
    <w:abstractNumId w:val="77"/>
  </w:num>
  <w:num w:numId="80" w16cid:durableId="391198457">
    <w:abstractNumId w:val="22"/>
  </w:num>
  <w:num w:numId="81" w16cid:durableId="1116365328">
    <w:abstractNumId w:val="58"/>
  </w:num>
  <w:num w:numId="82" w16cid:durableId="1970087911">
    <w:abstractNumId w:val="21"/>
  </w:num>
  <w:num w:numId="83" w16cid:durableId="1835871513">
    <w:abstractNumId w:val="49"/>
  </w:num>
  <w:num w:numId="84" w16cid:durableId="1178345228">
    <w:abstractNumId w:val="72"/>
  </w:num>
  <w:num w:numId="85" w16cid:durableId="541791609">
    <w:abstractNumId w:val="86"/>
    <w:lvlOverride w:ilvl="0">
      <w:startOverride w:val="1"/>
    </w:lvlOverride>
  </w:num>
  <w:num w:numId="86" w16cid:durableId="1798059148">
    <w:abstractNumId w:val="86"/>
    <w:lvlOverride w:ilvl="0">
      <w:startOverride w:val="1"/>
    </w:lvlOverride>
  </w:num>
  <w:num w:numId="87" w16cid:durableId="582690642">
    <w:abstractNumId w:val="24"/>
  </w:num>
  <w:num w:numId="88" w16cid:durableId="835459474">
    <w:abstractNumId w:val="30"/>
  </w:num>
  <w:num w:numId="89" w16cid:durableId="1045521943">
    <w:abstractNumId w:val="86"/>
    <w:lvlOverride w:ilvl="0">
      <w:startOverride w:val="1"/>
    </w:lvlOverride>
  </w:num>
  <w:num w:numId="90" w16cid:durableId="604112912">
    <w:abstractNumId w:val="83"/>
  </w:num>
  <w:num w:numId="91" w16cid:durableId="4597346">
    <w:abstractNumId w:val="86"/>
    <w:lvlOverride w:ilvl="0">
      <w:startOverride w:val="1"/>
    </w:lvlOverride>
  </w:num>
  <w:num w:numId="92" w16cid:durableId="1074082139">
    <w:abstractNumId w:val="86"/>
    <w:lvlOverride w:ilvl="0">
      <w:startOverride w:val="1"/>
    </w:lvlOverride>
  </w:num>
  <w:num w:numId="93" w16cid:durableId="1347367775">
    <w:abstractNumId w:val="86"/>
    <w:lvlOverride w:ilvl="0">
      <w:startOverride w:val="1"/>
    </w:lvlOverride>
  </w:num>
  <w:num w:numId="94" w16cid:durableId="917443645">
    <w:abstractNumId w:val="17"/>
  </w:num>
  <w:num w:numId="95" w16cid:durableId="953562226">
    <w:abstractNumId w:val="40"/>
  </w:num>
  <w:num w:numId="96" w16cid:durableId="844397151">
    <w:abstractNumId w:val="86"/>
    <w:lvlOverride w:ilvl="0">
      <w:startOverride w:val="1"/>
    </w:lvlOverride>
  </w:num>
  <w:num w:numId="97" w16cid:durableId="14684775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76352305">
    <w:abstractNumId w:val="86"/>
    <w:lvlOverride w:ilvl="0">
      <w:startOverride w:val="1"/>
    </w:lvlOverride>
  </w:num>
  <w:num w:numId="99" w16cid:durableId="1078863258">
    <w:abstractNumId w:val="86"/>
    <w:lvlOverride w:ilvl="0">
      <w:startOverride w:val="1"/>
    </w:lvlOverride>
  </w:num>
  <w:num w:numId="100" w16cid:durableId="880241699">
    <w:abstractNumId w:val="4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cz0JS/1wRzj6CmeL39ZLs5NKtfP29/JkOjYGF3uGRWQG1gHLo6PVE2A7ZjlES34ms+WEVe5eQMVQD+7oGmArPA==" w:salt="hUEyYBLxlxecje2GTHr2a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2112"/>
    <w:rsid w:val="0001218B"/>
    <w:rsid w:val="00017697"/>
    <w:rsid w:val="00017887"/>
    <w:rsid w:val="00020052"/>
    <w:rsid w:val="00021892"/>
    <w:rsid w:val="000233B9"/>
    <w:rsid w:val="00023DE6"/>
    <w:rsid w:val="000245E1"/>
    <w:rsid w:val="000263EB"/>
    <w:rsid w:val="00030BAA"/>
    <w:rsid w:val="0003135E"/>
    <w:rsid w:val="00031DE2"/>
    <w:rsid w:val="00033423"/>
    <w:rsid w:val="00034793"/>
    <w:rsid w:val="000352FA"/>
    <w:rsid w:val="00035AE0"/>
    <w:rsid w:val="0004021C"/>
    <w:rsid w:val="00041CBB"/>
    <w:rsid w:val="00043B6D"/>
    <w:rsid w:val="00043F24"/>
    <w:rsid w:val="000525C4"/>
    <w:rsid w:val="00054F61"/>
    <w:rsid w:val="00060395"/>
    <w:rsid w:val="00061119"/>
    <w:rsid w:val="00062BD6"/>
    <w:rsid w:val="00065186"/>
    <w:rsid w:val="00066E90"/>
    <w:rsid w:val="00071B06"/>
    <w:rsid w:val="000736D0"/>
    <w:rsid w:val="00074B8B"/>
    <w:rsid w:val="0007629E"/>
    <w:rsid w:val="000829DC"/>
    <w:rsid w:val="0008637D"/>
    <w:rsid w:val="00086442"/>
    <w:rsid w:val="00091656"/>
    <w:rsid w:val="0009274D"/>
    <w:rsid w:val="00092D19"/>
    <w:rsid w:val="00095DFF"/>
    <w:rsid w:val="00095E8D"/>
    <w:rsid w:val="00097ECA"/>
    <w:rsid w:val="000A0976"/>
    <w:rsid w:val="000A1842"/>
    <w:rsid w:val="000A2BA4"/>
    <w:rsid w:val="000A2D4D"/>
    <w:rsid w:val="000A5261"/>
    <w:rsid w:val="000A724E"/>
    <w:rsid w:val="000B0A71"/>
    <w:rsid w:val="000B2E56"/>
    <w:rsid w:val="000B4600"/>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F23F3"/>
    <w:rsid w:val="000F2961"/>
    <w:rsid w:val="000F4424"/>
    <w:rsid w:val="000F55C5"/>
    <w:rsid w:val="000F6162"/>
    <w:rsid w:val="000F73DD"/>
    <w:rsid w:val="000F75FE"/>
    <w:rsid w:val="00101159"/>
    <w:rsid w:val="00103159"/>
    <w:rsid w:val="001058DC"/>
    <w:rsid w:val="00110103"/>
    <w:rsid w:val="00110BE1"/>
    <w:rsid w:val="00110DC1"/>
    <w:rsid w:val="0011302C"/>
    <w:rsid w:val="001144E2"/>
    <w:rsid w:val="001153C9"/>
    <w:rsid w:val="00115623"/>
    <w:rsid w:val="00120E3C"/>
    <w:rsid w:val="00123A1D"/>
    <w:rsid w:val="00123A5E"/>
    <w:rsid w:val="00123F77"/>
    <w:rsid w:val="00124C66"/>
    <w:rsid w:val="00124E24"/>
    <w:rsid w:val="001250D8"/>
    <w:rsid w:val="0012591B"/>
    <w:rsid w:val="001315D4"/>
    <w:rsid w:val="001316CF"/>
    <w:rsid w:val="001323AB"/>
    <w:rsid w:val="00134A60"/>
    <w:rsid w:val="00136009"/>
    <w:rsid w:val="00136F2F"/>
    <w:rsid w:val="0013789F"/>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6429"/>
    <w:rsid w:val="00166FE5"/>
    <w:rsid w:val="001674C3"/>
    <w:rsid w:val="00174593"/>
    <w:rsid w:val="00174970"/>
    <w:rsid w:val="0017572D"/>
    <w:rsid w:val="00175C28"/>
    <w:rsid w:val="00177CCB"/>
    <w:rsid w:val="00180B86"/>
    <w:rsid w:val="00181A4F"/>
    <w:rsid w:val="00181E68"/>
    <w:rsid w:val="00182BB9"/>
    <w:rsid w:val="00183A73"/>
    <w:rsid w:val="00184CB1"/>
    <w:rsid w:val="001854F8"/>
    <w:rsid w:val="001918C8"/>
    <w:rsid w:val="00193D34"/>
    <w:rsid w:val="00193E83"/>
    <w:rsid w:val="001956A6"/>
    <w:rsid w:val="001A2007"/>
    <w:rsid w:val="001A4012"/>
    <w:rsid w:val="001A48F7"/>
    <w:rsid w:val="001A56A5"/>
    <w:rsid w:val="001A5CF6"/>
    <w:rsid w:val="001B08BC"/>
    <w:rsid w:val="001B1B46"/>
    <w:rsid w:val="001B244D"/>
    <w:rsid w:val="001B393D"/>
    <w:rsid w:val="001B42E8"/>
    <w:rsid w:val="001B5CD9"/>
    <w:rsid w:val="001B6537"/>
    <w:rsid w:val="001C5248"/>
    <w:rsid w:val="001C7D6A"/>
    <w:rsid w:val="001D0C10"/>
    <w:rsid w:val="001D2E8E"/>
    <w:rsid w:val="001D33E5"/>
    <w:rsid w:val="001D345C"/>
    <w:rsid w:val="001D4565"/>
    <w:rsid w:val="001D45C6"/>
    <w:rsid w:val="001D6419"/>
    <w:rsid w:val="001E1CCA"/>
    <w:rsid w:val="001E1FE3"/>
    <w:rsid w:val="001E455F"/>
    <w:rsid w:val="001E7C73"/>
    <w:rsid w:val="001F2A13"/>
    <w:rsid w:val="001F4C0B"/>
    <w:rsid w:val="001F6144"/>
    <w:rsid w:val="001F6315"/>
    <w:rsid w:val="00200033"/>
    <w:rsid w:val="00204298"/>
    <w:rsid w:val="00205333"/>
    <w:rsid w:val="002129DD"/>
    <w:rsid w:val="00213369"/>
    <w:rsid w:val="002149FC"/>
    <w:rsid w:val="002176B3"/>
    <w:rsid w:val="00220CBB"/>
    <w:rsid w:val="002212B7"/>
    <w:rsid w:val="00222F54"/>
    <w:rsid w:val="0022306C"/>
    <w:rsid w:val="002233DB"/>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8C4"/>
    <w:rsid w:val="0026594A"/>
    <w:rsid w:val="00265C87"/>
    <w:rsid w:val="0026668C"/>
    <w:rsid w:val="00266A39"/>
    <w:rsid w:val="00270845"/>
    <w:rsid w:val="0027135A"/>
    <w:rsid w:val="00271BD6"/>
    <w:rsid w:val="0027216A"/>
    <w:rsid w:val="0027395C"/>
    <w:rsid w:val="00273C6D"/>
    <w:rsid w:val="0027400E"/>
    <w:rsid w:val="00276533"/>
    <w:rsid w:val="00281011"/>
    <w:rsid w:val="00285750"/>
    <w:rsid w:val="00285EBE"/>
    <w:rsid w:val="0028735F"/>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6760"/>
    <w:rsid w:val="002C6B52"/>
    <w:rsid w:val="002C7EFB"/>
    <w:rsid w:val="002D04A0"/>
    <w:rsid w:val="002D0A72"/>
    <w:rsid w:val="002D226D"/>
    <w:rsid w:val="002D3F43"/>
    <w:rsid w:val="002D4B32"/>
    <w:rsid w:val="002D6220"/>
    <w:rsid w:val="002D720E"/>
    <w:rsid w:val="002D7C4D"/>
    <w:rsid w:val="002E0920"/>
    <w:rsid w:val="002E0B7F"/>
    <w:rsid w:val="002E1E7D"/>
    <w:rsid w:val="002E2C3C"/>
    <w:rsid w:val="002E6269"/>
    <w:rsid w:val="002E65CA"/>
    <w:rsid w:val="002E6A92"/>
    <w:rsid w:val="002F25A3"/>
    <w:rsid w:val="002F264B"/>
    <w:rsid w:val="002F30BA"/>
    <w:rsid w:val="002F3FFE"/>
    <w:rsid w:val="002F5576"/>
    <w:rsid w:val="00301328"/>
    <w:rsid w:val="00302B91"/>
    <w:rsid w:val="00302DE2"/>
    <w:rsid w:val="0030341C"/>
    <w:rsid w:val="00305921"/>
    <w:rsid w:val="0031245E"/>
    <w:rsid w:val="00312A2D"/>
    <w:rsid w:val="00314E31"/>
    <w:rsid w:val="00315F24"/>
    <w:rsid w:val="00317D2A"/>
    <w:rsid w:val="003224E1"/>
    <w:rsid w:val="00323DB0"/>
    <w:rsid w:val="00324A03"/>
    <w:rsid w:val="003259A0"/>
    <w:rsid w:val="00331760"/>
    <w:rsid w:val="0033272B"/>
    <w:rsid w:val="00336637"/>
    <w:rsid w:val="003373F3"/>
    <w:rsid w:val="00340E66"/>
    <w:rsid w:val="00341A50"/>
    <w:rsid w:val="00341AA7"/>
    <w:rsid w:val="00342533"/>
    <w:rsid w:val="00344F7F"/>
    <w:rsid w:val="003457D2"/>
    <w:rsid w:val="0034613E"/>
    <w:rsid w:val="00347F85"/>
    <w:rsid w:val="00352081"/>
    <w:rsid w:val="00356E3D"/>
    <w:rsid w:val="003622EA"/>
    <w:rsid w:val="0036490E"/>
    <w:rsid w:val="00365706"/>
    <w:rsid w:val="00371122"/>
    <w:rsid w:val="00371C28"/>
    <w:rsid w:val="00373594"/>
    <w:rsid w:val="00376B46"/>
    <w:rsid w:val="00377314"/>
    <w:rsid w:val="00380894"/>
    <w:rsid w:val="003820C7"/>
    <w:rsid w:val="0038365D"/>
    <w:rsid w:val="00383C7C"/>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5BC0"/>
    <w:rsid w:val="003B7A36"/>
    <w:rsid w:val="003B7DB1"/>
    <w:rsid w:val="003B7DCA"/>
    <w:rsid w:val="003C0ACB"/>
    <w:rsid w:val="003C37D8"/>
    <w:rsid w:val="003C3DEF"/>
    <w:rsid w:val="003C3EDC"/>
    <w:rsid w:val="003C3F2D"/>
    <w:rsid w:val="003C4638"/>
    <w:rsid w:val="003D251F"/>
    <w:rsid w:val="003D28E5"/>
    <w:rsid w:val="003D39D5"/>
    <w:rsid w:val="003D47A1"/>
    <w:rsid w:val="003D54AC"/>
    <w:rsid w:val="003D6030"/>
    <w:rsid w:val="003D6A98"/>
    <w:rsid w:val="003D7D7E"/>
    <w:rsid w:val="003E0A07"/>
    <w:rsid w:val="003E1ACF"/>
    <w:rsid w:val="003E42A0"/>
    <w:rsid w:val="003E54BC"/>
    <w:rsid w:val="003F0FC8"/>
    <w:rsid w:val="003F17D4"/>
    <w:rsid w:val="003F1FC3"/>
    <w:rsid w:val="003F502F"/>
    <w:rsid w:val="004064CA"/>
    <w:rsid w:val="00407548"/>
    <w:rsid w:val="00413346"/>
    <w:rsid w:val="004164E3"/>
    <w:rsid w:val="00416A67"/>
    <w:rsid w:val="00420CE8"/>
    <w:rsid w:val="00422958"/>
    <w:rsid w:val="00423637"/>
    <w:rsid w:val="0042431D"/>
    <w:rsid w:val="004243C6"/>
    <w:rsid w:val="0042460B"/>
    <w:rsid w:val="00424720"/>
    <w:rsid w:val="00425065"/>
    <w:rsid w:val="0042732A"/>
    <w:rsid w:val="004332B3"/>
    <w:rsid w:val="00433D2F"/>
    <w:rsid w:val="00434AE7"/>
    <w:rsid w:val="00435D4C"/>
    <w:rsid w:val="00436D62"/>
    <w:rsid w:val="004375E4"/>
    <w:rsid w:val="0044061C"/>
    <w:rsid w:val="00440FD9"/>
    <w:rsid w:val="0044333A"/>
    <w:rsid w:val="004477C4"/>
    <w:rsid w:val="004525CA"/>
    <w:rsid w:val="004530FA"/>
    <w:rsid w:val="00454AFE"/>
    <w:rsid w:val="00454BE6"/>
    <w:rsid w:val="00456A36"/>
    <w:rsid w:val="00456CD8"/>
    <w:rsid w:val="0046097A"/>
    <w:rsid w:val="004617E4"/>
    <w:rsid w:val="00471D97"/>
    <w:rsid w:val="00472AF8"/>
    <w:rsid w:val="00473F97"/>
    <w:rsid w:val="0047516C"/>
    <w:rsid w:val="004770B2"/>
    <w:rsid w:val="00480C70"/>
    <w:rsid w:val="00481554"/>
    <w:rsid w:val="00483A78"/>
    <w:rsid w:val="00483C63"/>
    <w:rsid w:val="00483E15"/>
    <w:rsid w:val="0048707C"/>
    <w:rsid w:val="00487499"/>
    <w:rsid w:val="00487981"/>
    <w:rsid w:val="00487AA7"/>
    <w:rsid w:val="00491E0C"/>
    <w:rsid w:val="00497F6C"/>
    <w:rsid w:val="004A1103"/>
    <w:rsid w:val="004A153E"/>
    <w:rsid w:val="004A4315"/>
    <w:rsid w:val="004B11E9"/>
    <w:rsid w:val="004B174C"/>
    <w:rsid w:val="004B20D4"/>
    <w:rsid w:val="004B2925"/>
    <w:rsid w:val="004B45B6"/>
    <w:rsid w:val="004B4A6F"/>
    <w:rsid w:val="004B62B9"/>
    <w:rsid w:val="004C0577"/>
    <w:rsid w:val="004C15E5"/>
    <w:rsid w:val="004C2EA2"/>
    <w:rsid w:val="004C33A4"/>
    <w:rsid w:val="004C4251"/>
    <w:rsid w:val="004C5B9C"/>
    <w:rsid w:val="004C6F0A"/>
    <w:rsid w:val="004D0BC0"/>
    <w:rsid w:val="004D1560"/>
    <w:rsid w:val="004D1886"/>
    <w:rsid w:val="004D1C98"/>
    <w:rsid w:val="004D1CDC"/>
    <w:rsid w:val="004D1EBF"/>
    <w:rsid w:val="004D7E45"/>
    <w:rsid w:val="004E00EA"/>
    <w:rsid w:val="004E2359"/>
    <w:rsid w:val="004E40BB"/>
    <w:rsid w:val="004E4261"/>
    <w:rsid w:val="004E51AF"/>
    <w:rsid w:val="004E53CE"/>
    <w:rsid w:val="004E7EF4"/>
    <w:rsid w:val="004F08B0"/>
    <w:rsid w:val="004F1575"/>
    <w:rsid w:val="004F3916"/>
    <w:rsid w:val="004F4411"/>
    <w:rsid w:val="004F796D"/>
    <w:rsid w:val="00500F8A"/>
    <w:rsid w:val="00500FA1"/>
    <w:rsid w:val="00501DD2"/>
    <w:rsid w:val="0050307B"/>
    <w:rsid w:val="00507612"/>
    <w:rsid w:val="005119E8"/>
    <w:rsid w:val="00512CB5"/>
    <w:rsid w:val="00513DD4"/>
    <w:rsid w:val="00515464"/>
    <w:rsid w:val="0051689D"/>
    <w:rsid w:val="005168F7"/>
    <w:rsid w:val="00521ACC"/>
    <w:rsid w:val="00525555"/>
    <w:rsid w:val="00525837"/>
    <w:rsid w:val="0053073A"/>
    <w:rsid w:val="0053329A"/>
    <w:rsid w:val="00533FF1"/>
    <w:rsid w:val="005349FF"/>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6038"/>
    <w:rsid w:val="005B32C1"/>
    <w:rsid w:val="005B3DB4"/>
    <w:rsid w:val="005B5079"/>
    <w:rsid w:val="005B6671"/>
    <w:rsid w:val="005C19E2"/>
    <w:rsid w:val="005C1E48"/>
    <w:rsid w:val="005C1ED0"/>
    <w:rsid w:val="005C25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E5D"/>
    <w:rsid w:val="005F0521"/>
    <w:rsid w:val="005F24F6"/>
    <w:rsid w:val="005F3778"/>
    <w:rsid w:val="005F379E"/>
    <w:rsid w:val="005F450D"/>
    <w:rsid w:val="005F4703"/>
    <w:rsid w:val="00600196"/>
    <w:rsid w:val="00600846"/>
    <w:rsid w:val="00604F84"/>
    <w:rsid w:val="006066F4"/>
    <w:rsid w:val="00606A22"/>
    <w:rsid w:val="00607C2F"/>
    <w:rsid w:val="00611877"/>
    <w:rsid w:val="006129FF"/>
    <w:rsid w:val="00614C77"/>
    <w:rsid w:val="00621487"/>
    <w:rsid w:val="00624FBD"/>
    <w:rsid w:val="0062516D"/>
    <w:rsid w:val="0062630E"/>
    <w:rsid w:val="006301FB"/>
    <w:rsid w:val="00631F4E"/>
    <w:rsid w:val="006322C7"/>
    <w:rsid w:val="006339FF"/>
    <w:rsid w:val="0063461F"/>
    <w:rsid w:val="00634C19"/>
    <w:rsid w:val="00634D0E"/>
    <w:rsid w:val="006459D3"/>
    <w:rsid w:val="006464E5"/>
    <w:rsid w:val="00646705"/>
    <w:rsid w:val="006469BB"/>
    <w:rsid w:val="006537F7"/>
    <w:rsid w:val="00653953"/>
    <w:rsid w:val="00655B35"/>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7C12"/>
    <w:rsid w:val="006A1BC4"/>
    <w:rsid w:val="006A3625"/>
    <w:rsid w:val="006A3E7B"/>
    <w:rsid w:val="006A4587"/>
    <w:rsid w:val="006B08FF"/>
    <w:rsid w:val="006B0D95"/>
    <w:rsid w:val="006B3825"/>
    <w:rsid w:val="006B46B1"/>
    <w:rsid w:val="006B4AEB"/>
    <w:rsid w:val="006B56F8"/>
    <w:rsid w:val="006C1ED8"/>
    <w:rsid w:val="006C279A"/>
    <w:rsid w:val="006C4D2E"/>
    <w:rsid w:val="006C5492"/>
    <w:rsid w:val="006C7F5D"/>
    <w:rsid w:val="006D2079"/>
    <w:rsid w:val="006D6FDF"/>
    <w:rsid w:val="006D77AF"/>
    <w:rsid w:val="006D78ED"/>
    <w:rsid w:val="006E36F3"/>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2A5F"/>
    <w:rsid w:val="00766931"/>
    <w:rsid w:val="00766A60"/>
    <w:rsid w:val="00780C30"/>
    <w:rsid w:val="00782605"/>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B0"/>
    <w:rsid w:val="007C0EDD"/>
    <w:rsid w:val="007C2C23"/>
    <w:rsid w:val="007C56F5"/>
    <w:rsid w:val="007D0097"/>
    <w:rsid w:val="007D0629"/>
    <w:rsid w:val="007D4677"/>
    <w:rsid w:val="007D5227"/>
    <w:rsid w:val="007E28D9"/>
    <w:rsid w:val="007E56F2"/>
    <w:rsid w:val="007E7EB1"/>
    <w:rsid w:val="007F1632"/>
    <w:rsid w:val="007F564F"/>
    <w:rsid w:val="007F596F"/>
    <w:rsid w:val="008020CB"/>
    <w:rsid w:val="00803129"/>
    <w:rsid w:val="0080432D"/>
    <w:rsid w:val="008056AA"/>
    <w:rsid w:val="00805787"/>
    <w:rsid w:val="00806898"/>
    <w:rsid w:val="008105DE"/>
    <w:rsid w:val="008119B1"/>
    <w:rsid w:val="0081223D"/>
    <w:rsid w:val="00813D6C"/>
    <w:rsid w:val="00814953"/>
    <w:rsid w:val="00815595"/>
    <w:rsid w:val="00820DC1"/>
    <w:rsid w:val="00822B0B"/>
    <w:rsid w:val="008230E6"/>
    <w:rsid w:val="00827B8E"/>
    <w:rsid w:val="00830A8C"/>
    <w:rsid w:val="008320BD"/>
    <w:rsid w:val="00832F6C"/>
    <w:rsid w:val="00833173"/>
    <w:rsid w:val="00833B1E"/>
    <w:rsid w:val="00835C1B"/>
    <w:rsid w:val="0083658A"/>
    <w:rsid w:val="00844E99"/>
    <w:rsid w:val="0084766A"/>
    <w:rsid w:val="008507C7"/>
    <w:rsid w:val="00853FD3"/>
    <w:rsid w:val="00855181"/>
    <w:rsid w:val="00856ED5"/>
    <w:rsid w:val="008579C7"/>
    <w:rsid w:val="0086050E"/>
    <w:rsid w:val="0086260A"/>
    <w:rsid w:val="00864157"/>
    <w:rsid w:val="00864A73"/>
    <w:rsid w:val="00864D24"/>
    <w:rsid w:val="00865F53"/>
    <w:rsid w:val="0086601F"/>
    <w:rsid w:val="00866075"/>
    <w:rsid w:val="00870678"/>
    <w:rsid w:val="008754DB"/>
    <w:rsid w:val="00880385"/>
    <w:rsid w:val="008808F3"/>
    <w:rsid w:val="00880C04"/>
    <w:rsid w:val="00882F7C"/>
    <w:rsid w:val="00883F2E"/>
    <w:rsid w:val="008850F2"/>
    <w:rsid w:val="0089171A"/>
    <w:rsid w:val="0089315F"/>
    <w:rsid w:val="00897EAC"/>
    <w:rsid w:val="008A0B6A"/>
    <w:rsid w:val="008A2AB1"/>
    <w:rsid w:val="008A5803"/>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D7E5F"/>
    <w:rsid w:val="008E4BC5"/>
    <w:rsid w:val="008E4C87"/>
    <w:rsid w:val="008E777A"/>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688"/>
    <w:rsid w:val="00916B3E"/>
    <w:rsid w:val="00920B7E"/>
    <w:rsid w:val="0092270B"/>
    <w:rsid w:val="009241A1"/>
    <w:rsid w:val="00924223"/>
    <w:rsid w:val="0093208A"/>
    <w:rsid w:val="00932559"/>
    <w:rsid w:val="0093536E"/>
    <w:rsid w:val="00936756"/>
    <w:rsid w:val="009368DE"/>
    <w:rsid w:val="00940651"/>
    <w:rsid w:val="00940B59"/>
    <w:rsid w:val="009420E2"/>
    <w:rsid w:val="00942B4A"/>
    <w:rsid w:val="0094320E"/>
    <w:rsid w:val="00943D5F"/>
    <w:rsid w:val="0094438F"/>
    <w:rsid w:val="00945417"/>
    <w:rsid w:val="00946D32"/>
    <w:rsid w:val="0095049A"/>
    <w:rsid w:val="00950DAE"/>
    <w:rsid w:val="00951D48"/>
    <w:rsid w:val="00952009"/>
    <w:rsid w:val="00954F33"/>
    <w:rsid w:val="009576A8"/>
    <w:rsid w:val="009576AA"/>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479"/>
    <w:rsid w:val="009A4C7B"/>
    <w:rsid w:val="009A4D00"/>
    <w:rsid w:val="009B0B12"/>
    <w:rsid w:val="009B1855"/>
    <w:rsid w:val="009B6CCC"/>
    <w:rsid w:val="009C09F8"/>
    <w:rsid w:val="009C226F"/>
    <w:rsid w:val="009C2CBE"/>
    <w:rsid w:val="009C46BC"/>
    <w:rsid w:val="009C52BD"/>
    <w:rsid w:val="009C725D"/>
    <w:rsid w:val="009D0445"/>
    <w:rsid w:val="009D2F39"/>
    <w:rsid w:val="009D38DE"/>
    <w:rsid w:val="009D4840"/>
    <w:rsid w:val="009D6B09"/>
    <w:rsid w:val="009E07E9"/>
    <w:rsid w:val="009E0A45"/>
    <w:rsid w:val="009E12DE"/>
    <w:rsid w:val="009E1307"/>
    <w:rsid w:val="009E2381"/>
    <w:rsid w:val="009F005B"/>
    <w:rsid w:val="009F0C3B"/>
    <w:rsid w:val="009F18CB"/>
    <w:rsid w:val="009F2255"/>
    <w:rsid w:val="009F4004"/>
    <w:rsid w:val="009F4097"/>
    <w:rsid w:val="009F4911"/>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41023"/>
    <w:rsid w:val="00A4198F"/>
    <w:rsid w:val="00A427EE"/>
    <w:rsid w:val="00A42F5F"/>
    <w:rsid w:val="00A44106"/>
    <w:rsid w:val="00A45741"/>
    <w:rsid w:val="00A467AC"/>
    <w:rsid w:val="00A479A4"/>
    <w:rsid w:val="00A51D67"/>
    <w:rsid w:val="00A51E9B"/>
    <w:rsid w:val="00A53A1E"/>
    <w:rsid w:val="00A55AFC"/>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6DD2"/>
    <w:rsid w:val="00B4133B"/>
    <w:rsid w:val="00B4591C"/>
    <w:rsid w:val="00B47E6C"/>
    <w:rsid w:val="00B500D9"/>
    <w:rsid w:val="00B518CC"/>
    <w:rsid w:val="00B52627"/>
    <w:rsid w:val="00B52D2B"/>
    <w:rsid w:val="00B5391C"/>
    <w:rsid w:val="00B53B64"/>
    <w:rsid w:val="00B5532B"/>
    <w:rsid w:val="00B55B45"/>
    <w:rsid w:val="00B60094"/>
    <w:rsid w:val="00B60333"/>
    <w:rsid w:val="00B60C44"/>
    <w:rsid w:val="00B62BC1"/>
    <w:rsid w:val="00B62E61"/>
    <w:rsid w:val="00B63865"/>
    <w:rsid w:val="00B65512"/>
    <w:rsid w:val="00B65C5F"/>
    <w:rsid w:val="00B66959"/>
    <w:rsid w:val="00B7380E"/>
    <w:rsid w:val="00B74613"/>
    <w:rsid w:val="00B7743A"/>
    <w:rsid w:val="00B77544"/>
    <w:rsid w:val="00B77B4F"/>
    <w:rsid w:val="00B80B9C"/>
    <w:rsid w:val="00B81AE9"/>
    <w:rsid w:val="00B81EE2"/>
    <w:rsid w:val="00B82E00"/>
    <w:rsid w:val="00B86C0A"/>
    <w:rsid w:val="00B86E25"/>
    <w:rsid w:val="00B9110D"/>
    <w:rsid w:val="00B913BA"/>
    <w:rsid w:val="00B93307"/>
    <w:rsid w:val="00B96904"/>
    <w:rsid w:val="00B97BD1"/>
    <w:rsid w:val="00BA0E22"/>
    <w:rsid w:val="00BA1242"/>
    <w:rsid w:val="00BA20E6"/>
    <w:rsid w:val="00BA5357"/>
    <w:rsid w:val="00BB1BDC"/>
    <w:rsid w:val="00BB28D4"/>
    <w:rsid w:val="00BB3E9F"/>
    <w:rsid w:val="00BB5EF6"/>
    <w:rsid w:val="00BB6776"/>
    <w:rsid w:val="00BB6CBF"/>
    <w:rsid w:val="00BC2DFE"/>
    <w:rsid w:val="00BC3C3B"/>
    <w:rsid w:val="00BC7746"/>
    <w:rsid w:val="00BD5169"/>
    <w:rsid w:val="00BD5925"/>
    <w:rsid w:val="00BD7C8F"/>
    <w:rsid w:val="00BE45CA"/>
    <w:rsid w:val="00BE5BED"/>
    <w:rsid w:val="00BE7015"/>
    <w:rsid w:val="00BF1CC0"/>
    <w:rsid w:val="00BF201C"/>
    <w:rsid w:val="00BF6945"/>
    <w:rsid w:val="00BF6AE1"/>
    <w:rsid w:val="00BF6FF1"/>
    <w:rsid w:val="00BF7C22"/>
    <w:rsid w:val="00C00B79"/>
    <w:rsid w:val="00C00D95"/>
    <w:rsid w:val="00C04D8D"/>
    <w:rsid w:val="00C06272"/>
    <w:rsid w:val="00C06BD1"/>
    <w:rsid w:val="00C10266"/>
    <w:rsid w:val="00C12BD8"/>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7350"/>
    <w:rsid w:val="00C5201B"/>
    <w:rsid w:val="00C53D51"/>
    <w:rsid w:val="00C552FD"/>
    <w:rsid w:val="00C570A4"/>
    <w:rsid w:val="00C5747D"/>
    <w:rsid w:val="00C5756B"/>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4B78"/>
    <w:rsid w:val="00C957B7"/>
    <w:rsid w:val="00C96013"/>
    <w:rsid w:val="00C9607B"/>
    <w:rsid w:val="00C962B4"/>
    <w:rsid w:val="00C96504"/>
    <w:rsid w:val="00C97C11"/>
    <w:rsid w:val="00CA0CEC"/>
    <w:rsid w:val="00CA5242"/>
    <w:rsid w:val="00CA5351"/>
    <w:rsid w:val="00CA54E3"/>
    <w:rsid w:val="00CA64CF"/>
    <w:rsid w:val="00CA70B3"/>
    <w:rsid w:val="00CB06FB"/>
    <w:rsid w:val="00CB6610"/>
    <w:rsid w:val="00CB73B7"/>
    <w:rsid w:val="00CC15B8"/>
    <w:rsid w:val="00CC47EF"/>
    <w:rsid w:val="00CC4BD0"/>
    <w:rsid w:val="00CC6725"/>
    <w:rsid w:val="00CD45C0"/>
    <w:rsid w:val="00CD5128"/>
    <w:rsid w:val="00CD5941"/>
    <w:rsid w:val="00CD63D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6CE0"/>
    <w:rsid w:val="00D3781A"/>
    <w:rsid w:val="00D409FC"/>
    <w:rsid w:val="00D40AEA"/>
    <w:rsid w:val="00D42826"/>
    <w:rsid w:val="00D42B7D"/>
    <w:rsid w:val="00D45114"/>
    <w:rsid w:val="00D4533F"/>
    <w:rsid w:val="00D45912"/>
    <w:rsid w:val="00D50869"/>
    <w:rsid w:val="00D5335E"/>
    <w:rsid w:val="00D5372A"/>
    <w:rsid w:val="00D53D2F"/>
    <w:rsid w:val="00D54C50"/>
    <w:rsid w:val="00D559DA"/>
    <w:rsid w:val="00D55CCC"/>
    <w:rsid w:val="00D63D46"/>
    <w:rsid w:val="00D63E0B"/>
    <w:rsid w:val="00D659B1"/>
    <w:rsid w:val="00D6644D"/>
    <w:rsid w:val="00D6698F"/>
    <w:rsid w:val="00D66D7D"/>
    <w:rsid w:val="00D7058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B0333"/>
    <w:rsid w:val="00DB0DBA"/>
    <w:rsid w:val="00DB1A20"/>
    <w:rsid w:val="00DB23C8"/>
    <w:rsid w:val="00DB2832"/>
    <w:rsid w:val="00DB4737"/>
    <w:rsid w:val="00DB59C4"/>
    <w:rsid w:val="00DB683C"/>
    <w:rsid w:val="00DC33DC"/>
    <w:rsid w:val="00DD0F10"/>
    <w:rsid w:val="00DD18E7"/>
    <w:rsid w:val="00DD19BD"/>
    <w:rsid w:val="00DD3BCB"/>
    <w:rsid w:val="00DD3E11"/>
    <w:rsid w:val="00DD42F2"/>
    <w:rsid w:val="00DD44B7"/>
    <w:rsid w:val="00DD49B1"/>
    <w:rsid w:val="00DE263A"/>
    <w:rsid w:val="00DE3066"/>
    <w:rsid w:val="00DE354D"/>
    <w:rsid w:val="00DE399E"/>
    <w:rsid w:val="00DE4558"/>
    <w:rsid w:val="00DE7AF6"/>
    <w:rsid w:val="00DF3574"/>
    <w:rsid w:val="00DF42DF"/>
    <w:rsid w:val="00DF430A"/>
    <w:rsid w:val="00DF4450"/>
    <w:rsid w:val="00DF5272"/>
    <w:rsid w:val="00DF6EAE"/>
    <w:rsid w:val="00E02F6B"/>
    <w:rsid w:val="00E06755"/>
    <w:rsid w:val="00E12A9E"/>
    <w:rsid w:val="00E14C9E"/>
    <w:rsid w:val="00E14E63"/>
    <w:rsid w:val="00E156E8"/>
    <w:rsid w:val="00E15778"/>
    <w:rsid w:val="00E164AB"/>
    <w:rsid w:val="00E16666"/>
    <w:rsid w:val="00E20090"/>
    <w:rsid w:val="00E21D35"/>
    <w:rsid w:val="00E2206C"/>
    <w:rsid w:val="00E2692C"/>
    <w:rsid w:val="00E27B61"/>
    <w:rsid w:val="00E27D4E"/>
    <w:rsid w:val="00E27EF3"/>
    <w:rsid w:val="00E30AC3"/>
    <w:rsid w:val="00E351D2"/>
    <w:rsid w:val="00E35B11"/>
    <w:rsid w:val="00E36A19"/>
    <w:rsid w:val="00E36C33"/>
    <w:rsid w:val="00E36C9A"/>
    <w:rsid w:val="00E40BC4"/>
    <w:rsid w:val="00E42E7F"/>
    <w:rsid w:val="00E44B38"/>
    <w:rsid w:val="00E44E46"/>
    <w:rsid w:val="00E45271"/>
    <w:rsid w:val="00E517FC"/>
    <w:rsid w:val="00E54B09"/>
    <w:rsid w:val="00E5571B"/>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82E"/>
    <w:rsid w:val="00E77EB3"/>
    <w:rsid w:val="00E81FE3"/>
    <w:rsid w:val="00E83736"/>
    <w:rsid w:val="00E842F2"/>
    <w:rsid w:val="00E872D5"/>
    <w:rsid w:val="00E9223C"/>
    <w:rsid w:val="00E93D46"/>
    <w:rsid w:val="00E93FB7"/>
    <w:rsid w:val="00E97E16"/>
    <w:rsid w:val="00EA04B8"/>
    <w:rsid w:val="00EA0FCE"/>
    <w:rsid w:val="00EA1115"/>
    <w:rsid w:val="00EA2845"/>
    <w:rsid w:val="00EA2FEA"/>
    <w:rsid w:val="00EA34CB"/>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7CA"/>
    <w:rsid w:val="00F32571"/>
    <w:rsid w:val="00F32B26"/>
    <w:rsid w:val="00F334B5"/>
    <w:rsid w:val="00F33E4F"/>
    <w:rsid w:val="00F34A9C"/>
    <w:rsid w:val="00F408FF"/>
    <w:rsid w:val="00F41847"/>
    <w:rsid w:val="00F41902"/>
    <w:rsid w:val="00F42CE4"/>
    <w:rsid w:val="00F44936"/>
    <w:rsid w:val="00F450E2"/>
    <w:rsid w:val="00F45450"/>
    <w:rsid w:val="00F45751"/>
    <w:rsid w:val="00F52D76"/>
    <w:rsid w:val="00F531E4"/>
    <w:rsid w:val="00F53234"/>
    <w:rsid w:val="00F57F28"/>
    <w:rsid w:val="00F605C8"/>
    <w:rsid w:val="00F60F0A"/>
    <w:rsid w:val="00F63A70"/>
    <w:rsid w:val="00F67929"/>
    <w:rsid w:val="00F70570"/>
    <w:rsid w:val="00F74637"/>
    <w:rsid w:val="00F7489A"/>
    <w:rsid w:val="00F74BC6"/>
    <w:rsid w:val="00F74DB0"/>
    <w:rsid w:val="00F75059"/>
    <w:rsid w:val="00F7628B"/>
    <w:rsid w:val="00F7732C"/>
    <w:rsid w:val="00F778F3"/>
    <w:rsid w:val="00F83F55"/>
    <w:rsid w:val="00F90B61"/>
    <w:rsid w:val="00F91825"/>
    <w:rsid w:val="00F935E0"/>
    <w:rsid w:val="00F94DFA"/>
    <w:rsid w:val="00F96F2F"/>
    <w:rsid w:val="00FA0F54"/>
    <w:rsid w:val="00FA192B"/>
    <w:rsid w:val="00FA29B4"/>
    <w:rsid w:val="00FA3035"/>
    <w:rsid w:val="00FA328F"/>
    <w:rsid w:val="00FA364A"/>
    <w:rsid w:val="00FB061C"/>
    <w:rsid w:val="00FB1073"/>
    <w:rsid w:val="00FB198A"/>
    <w:rsid w:val="00FB1BC8"/>
    <w:rsid w:val="00FB1EA5"/>
    <w:rsid w:val="00FB58CD"/>
    <w:rsid w:val="00FB5E56"/>
    <w:rsid w:val="00FC1D9E"/>
    <w:rsid w:val="00FC24DC"/>
    <w:rsid w:val="00FC2775"/>
    <w:rsid w:val="00FC44DF"/>
    <w:rsid w:val="00FC4A5A"/>
    <w:rsid w:val="00FD15EF"/>
    <w:rsid w:val="00FD1C58"/>
    <w:rsid w:val="00FD38D7"/>
    <w:rsid w:val="00FD4A04"/>
    <w:rsid w:val="00FD5806"/>
    <w:rsid w:val="00FD622E"/>
    <w:rsid w:val="00FD6316"/>
    <w:rsid w:val="00FD7792"/>
    <w:rsid w:val="00FE0BF7"/>
    <w:rsid w:val="00FE0D64"/>
    <w:rsid w:val="00FE1EA1"/>
    <w:rsid w:val="00FE2DE9"/>
    <w:rsid w:val="00FE3054"/>
    <w:rsid w:val="00FE35EF"/>
    <w:rsid w:val="00FE36EE"/>
    <w:rsid w:val="00FE5B59"/>
    <w:rsid w:val="00FE5EB7"/>
    <w:rsid w:val="00FE7904"/>
    <w:rsid w:val="00FE7CAE"/>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47350"/>
    <w:pPr>
      <w:pageBreakBefore/>
      <w:numPr>
        <w:numId w:val="1"/>
      </w:numPr>
      <w:spacing w:after="240"/>
      <w:ind w:left="357" w:hanging="357"/>
      <w:outlineLvl w:val="0"/>
    </w:pPr>
    <w:rPr>
      <w:sz w:val="48"/>
      <w:szCs w:val="48"/>
    </w:r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47350"/>
    <w:rPr>
      <w:rFonts w:asciiTheme="majorHAnsi" w:eastAsiaTheme="majorEastAsia" w:hAnsiTheme="majorHAnsi" w:cstheme="majorBidi"/>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3D6030"/>
    <w:pPr>
      <w:spacing w:before="12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NaslovZnak">
    <w:name w:val="Naslov Znak"/>
    <w:basedOn w:val="Privzetapisavaodstavka"/>
    <w:link w:val="Naslov"/>
    <w:rsid w:val="003D6030"/>
    <w:rPr>
      <w:rFonts w:asciiTheme="majorHAnsi" w:eastAsiaTheme="majorEastAsia" w:hAnsiTheme="majorHAnsi" w:cstheme="majorBidi"/>
      <w:caps/>
      <w:color w:val="000000" w:themeColor="text1"/>
      <w:spacing w:val="-20"/>
      <w:kern w:val="28"/>
      <w:sz w:val="72"/>
      <w:szCs w:val="72"/>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41CBB"/>
    <w:pPr>
      <w:keepNext/>
      <w:numPr>
        <w:numId w:val="16"/>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42"/>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9A50D600444DF1A82F1C337B5E0037"/>
        <w:category>
          <w:name w:val="Splošno"/>
          <w:gallery w:val="placeholder"/>
        </w:category>
        <w:types>
          <w:type w:val="bbPlcHdr"/>
        </w:types>
        <w:behaviors>
          <w:behavior w:val="content"/>
        </w:behaviors>
        <w:guid w:val="{B5C887DF-A061-4DA3-96DF-36F554FFB15A}"/>
      </w:docPartPr>
      <w:docPartBody>
        <w:p w:rsidR="002252E4" w:rsidRDefault="00A723D9" w:rsidP="00A723D9">
          <w:pPr>
            <w:pStyle w:val="BB9A50D600444DF1A82F1C337B5E00371"/>
          </w:pPr>
          <w:r w:rsidRPr="00F633CC">
            <w:rPr>
              <w:color w:val="808080" w:themeColor="background1" w:themeShade="80"/>
            </w:rPr>
            <w:t>Vpiši</w:t>
          </w:r>
          <w:r>
            <w:rPr>
              <w:color w:val="808080" w:themeColor="background1" w:themeShade="80"/>
            </w:rPr>
            <w:t>te</w:t>
          </w:r>
          <w:r w:rsidRPr="00F633CC">
            <w:rPr>
              <w:color w:val="808080" w:themeColor="background1" w:themeShade="80"/>
            </w:rPr>
            <w:t xml:space="preserve"> naziv</w:t>
          </w:r>
        </w:p>
      </w:docPartBody>
    </w:docPart>
    <w:docPart>
      <w:docPartPr>
        <w:name w:val="32BBFD065782403F85CBA77D719293D0"/>
        <w:category>
          <w:name w:val="Splošno"/>
          <w:gallery w:val="placeholder"/>
        </w:category>
        <w:types>
          <w:type w:val="bbPlcHdr"/>
        </w:types>
        <w:behaviors>
          <w:behavior w:val="content"/>
        </w:behaviors>
        <w:guid w:val="{F5A40A9B-9792-429E-A255-D848785DAC3D}"/>
      </w:docPartPr>
      <w:docPartBody>
        <w:p w:rsidR="002252E4" w:rsidRDefault="00A723D9" w:rsidP="00A723D9">
          <w:pPr>
            <w:pStyle w:val="32BBFD065782403F85CBA77D719293D01"/>
          </w:pPr>
          <w:r>
            <w:rPr>
              <w:rStyle w:val="Besedilooznabemesta"/>
            </w:rPr>
            <w:t>Vpišite podatek</w:t>
          </w:r>
        </w:p>
      </w:docPartBody>
    </w:docPart>
    <w:docPart>
      <w:docPartPr>
        <w:name w:val="4F075DEA84704A31B857FDACF434C20B"/>
        <w:category>
          <w:name w:val="Splošno"/>
          <w:gallery w:val="placeholder"/>
        </w:category>
        <w:types>
          <w:type w:val="bbPlcHdr"/>
        </w:types>
        <w:behaviors>
          <w:behavior w:val="content"/>
        </w:behaviors>
        <w:guid w:val="{2BC66837-B7FE-4A4D-A989-BCA8D928D53A}"/>
      </w:docPartPr>
      <w:docPartBody>
        <w:p w:rsidR="002252E4" w:rsidRDefault="00A723D9" w:rsidP="00A723D9">
          <w:pPr>
            <w:pStyle w:val="4F075DEA84704A31B857FDACF434C20B1"/>
          </w:pPr>
          <w:r>
            <w:rPr>
              <w:rStyle w:val="Besedilooznabemesta"/>
            </w:rPr>
            <w:t>Vpišite podatek</w:t>
          </w:r>
        </w:p>
      </w:docPartBody>
    </w:docPart>
    <w:docPart>
      <w:docPartPr>
        <w:name w:val="A2D4C9B139E94A8BBA8641BBE5FF00A0"/>
        <w:category>
          <w:name w:val="Splošno"/>
          <w:gallery w:val="placeholder"/>
        </w:category>
        <w:types>
          <w:type w:val="bbPlcHdr"/>
        </w:types>
        <w:behaviors>
          <w:behavior w:val="content"/>
        </w:behaviors>
        <w:guid w:val="{67BD81B3-6CBB-433A-90CA-8BE6A86D23DB}"/>
      </w:docPartPr>
      <w:docPartBody>
        <w:p w:rsidR="002252E4" w:rsidRDefault="00A723D9" w:rsidP="00A723D9">
          <w:pPr>
            <w:pStyle w:val="A2D4C9B139E94A8BBA8641BBE5FF00A01"/>
          </w:pPr>
          <w:r>
            <w:rPr>
              <w:rStyle w:val="Besedilooznabemesta"/>
            </w:rPr>
            <w:t>Vpišite podatek</w:t>
          </w:r>
        </w:p>
      </w:docPartBody>
    </w:docPart>
    <w:docPart>
      <w:docPartPr>
        <w:name w:val="71308CB04E634B4E8FC84E625AB69602"/>
        <w:category>
          <w:name w:val="Splošno"/>
          <w:gallery w:val="placeholder"/>
        </w:category>
        <w:types>
          <w:type w:val="bbPlcHdr"/>
        </w:types>
        <w:behaviors>
          <w:behavior w:val="content"/>
        </w:behaviors>
        <w:guid w:val="{4FE365F0-5B94-4D73-8C96-7496E875BCC6}"/>
      </w:docPartPr>
      <w:docPartBody>
        <w:p w:rsidR="002252E4" w:rsidRDefault="00A723D9" w:rsidP="00A723D9">
          <w:pPr>
            <w:pStyle w:val="71308CB04E634B4E8FC84E625AB696021"/>
          </w:pPr>
          <w:r>
            <w:rPr>
              <w:rStyle w:val="Besedilooznabemesta"/>
            </w:rPr>
            <w:t>Vpišite podatek</w:t>
          </w:r>
        </w:p>
      </w:docPartBody>
    </w:docPart>
    <w:docPart>
      <w:docPartPr>
        <w:name w:val="852DA5B421B34CBFBFB2DCD2F129EDC7"/>
        <w:category>
          <w:name w:val="Splošno"/>
          <w:gallery w:val="placeholder"/>
        </w:category>
        <w:types>
          <w:type w:val="bbPlcHdr"/>
        </w:types>
        <w:behaviors>
          <w:behavior w:val="content"/>
        </w:behaviors>
        <w:guid w:val="{5C343940-5F31-42DA-A779-FE562F768E46}"/>
      </w:docPartPr>
      <w:docPartBody>
        <w:p w:rsidR="002252E4" w:rsidRDefault="00A723D9" w:rsidP="00A723D9">
          <w:pPr>
            <w:pStyle w:val="852DA5B421B34CBFBFB2DCD2F129EDC71"/>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docPartBody>
    </w:docPart>
    <w:docPart>
      <w:docPartPr>
        <w:name w:val="B05318986FFE4CB083843EE941C5EBB7"/>
        <w:category>
          <w:name w:val="Splošno"/>
          <w:gallery w:val="placeholder"/>
        </w:category>
        <w:types>
          <w:type w:val="bbPlcHdr"/>
        </w:types>
        <w:behaviors>
          <w:behavior w:val="content"/>
        </w:behaviors>
        <w:guid w:val="{A0400C2A-90C5-450C-A3BB-855E06902C8C}"/>
      </w:docPartPr>
      <w:docPartBody>
        <w:p w:rsidR="002252E4" w:rsidRDefault="00A723D9" w:rsidP="00A723D9">
          <w:pPr>
            <w:pStyle w:val="B05318986FFE4CB083843EE941C5EBB71"/>
          </w:pPr>
          <w:r w:rsidRPr="00C96504">
            <w:rPr>
              <w:rStyle w:val="Besedilooznabemesta"/>
            </w:rPr>
            <w:t>Vpišite ime in priimek</w:t>
          </w:r>
        </w:p>
      </w:docPartBody>
    </w:docPart>
    <w:docPart>
      <w:docPartPr>
        <w:name w:val="C5D70BB75C814103B98E9F7F283947FB"/>
        <w:category>
          <w:name w:val="Splošno"/>
          <w:gallery w:val="placeholder"/>
        </w:category>
        <w:types>
          <w:type w:val="bbPlcHdr"/>
        </w:types>
        <w:behaviors>
          <w:behavior w:val="content"/>
        </w:behaviors>
        <w:guid w:val="{F7638C0A-1941-4F7B-9F38-B336493CC1C4}"/>
      </w:docPartPr>
      <w:docPartBody>
        <w:p w:rsidR="002252E4" w:rsidRDefault="00A723D9" w:rsidP="00A723D9">
          <w:pPr>
            <w:pStyle w:val="C5D70BB75C814103B98E9F7F283947FB1"/>
          </w:pPr>
          <w:r w:rsidRPr="00C96504">
            <w:rPr>
              <w:rStyle w:val="Besedilooznabemesta"/>
            </w:rPr>
            <w:t>Vpišite ime in priimek</w:t>
          </w:r>
        </w:p>
      </w:docPartBody>
    </w:docPart>
    <w:docPart>
      <w:docPartPr>
        <w:name w:val="677EBCDBD8FD48CC9E3E31C7B5A58175"/>
        <w:category>
          <w:name w:val="Splošno"/>
          <w:gallery w:val="placeholder"/>
        </w:category>
        <w:types>
          <w:type w:val="bbPlcHdr"/>
        </w:types>
        <w:behaviors>
          <w:behavior w:val="content"/>
        </w:behaviors>
        <w:guid w:val="{64AF34B2-D31C-4A46-81BC-B12556EF381E}"/>
      </w:docPartPr>
      <w:docPartBody>
        <w:p w:rsidR="002252E4" w:rsidRDefault="00A723D9" w:rsidP="00A723D9">
          <w:pPr>
            <w:pStyle w:val="677EBCDBD8FD48CC9E3E31C7B5A581751"/>
          </w:pPr>
          <w:r w:rsidRPr="00C96504">
            <w:rPr>
              <w:rStyle w:val="Besedilooznabemesta"/>
            </w:rPr>
            <w:t>Vpišite ime in priimek</w:t>
          </w:r>
        </w:p>
      </w:docPartBody>
    </w:docPart>
    <w:docPart>
      <w:docPartPr>
        <w:name w:val="A7837BA9F474493780AD94AB5EB3348F"/>
        <w:category>
          <w:name w:val="Splošno"/>
          <w:gallery w:val="placeholder"/>
        </w:category>
        <w:types>
          <w:type w:val="bbPlcHdr"/>
        </w:types>
        <w:behaviors>
          <w:behavior w:val="content"/>
        </w:behaviors>
        <w:guid w:val="{970322C6-3DF4-49FE-A890-1EEAC815649B}"/>
      </w:docPartPr>
      <w:docPartBody>
        <w:p w:rsidR="002252E4" w:rsidRDefault="00A723D9" w:rsidP="00A723D9">
          <w:pPr>
            <w:pStyle w:val="A7837BA9F474493780AD94AB5EB3348F1"/>
          </w:pPr>
          <w:r w:rsidRPr="00C96504">
            <w:rPr>
              <w:rStyle w:val="Besedilooznabemesta"/>
            </w:rPr>
            <w:t>Vpišite e-naslov in tel. št. skrbnika okvirnega sporazuma</w:t>
          </w:r>
        </w:p>
      </w:docPartBody>
    </w:docPart>
    <w:docPart>
      <w:docPartPr>
        <w:name w:val="632C2A34D4F7470F9649767ACF959BFC"/>
        <w:category>
          <w:name w:val="Splošno"/>
          <w:gallery w:val="placeholder"/>
        </w:category>
        <w:types>
          <w:type w:val="bbPlcHdr"/>
        </w:types>
        <w:behaviors>
          <w:behavior w:val="content"/>
        </w:behaviors>
        <w:guid w:val="{49FF59F4-5CBA-4EA7-9EED-5CE6F1B8066A}"/>
      </w:docPartPr>
      <w:docPartBody>
        <w:p w:rsidR="002252E4" w:rsidRDefault="00A723D9" w:rsidP="00A723D9">
          <w:pPr>
            <w:pStyle w:val="632C2A34D4F7470F9649767ACF959BFC1"/>
          </w:pPr>
          <w:r>
            <w:rPr>
              <w:rStyle w:val="Besedilooznabemesta"/>
            </w:rPr>
            <w:t>Vpišite ime kraja</w:t>
          </w:r>
        </w:p>
      </w:docPartBody>
    </w:docPart>
    <w:docPart>
      <w:docPartPr>
        <w:name w:val="2D014B71153D49F6B88BCC6FF3574B1E"/>
        <w:category>
          <w:name w:val="Splošno"/>
          <w:gallery w:val="placeholder"/>
        </w:category>
        <w:types>
          <w:type w:val="bbPlcHdr"/>
        </w:types>
        <w:behaviors>
          <w:behavior w:val="content"/>
        </w:behaviors>
        <w:guid w:val="{1A8B7D64-D7A7-4D43-943B-8DF41122507A}"/>
      </w:docPartPr>
      <w:docPartBody>
        <w:p w:rsidR="002252E4" w:rsidRDefault="00A723D9" w:rsidP="00A723D9">
          <w:pPr>
            <w:pStyle w:val="2D014B71153D49F6B88BCC6FF3574B1E1"/>
          </w:pPr>
          <w:r>
            <w:rPr>
              <w:rStyle w:val="Besedilooznabemesta"/>
            </w:rPr>
            <w:t>Izberite</w:t>
          </w:r>
          <w:r w:rsidRPr="001B2352">
            <w:rPr>
              <w:rStyle w:val="Besedilooznabemesta"/>
            </w:rPr>
            <w:t xml:space="preserve"> datum</w:t>
          </w:r>
        </w:p>
      </w:docPartBody>
    </w:docPart>
    <w:docPart>
      <w:docPartPr>
        <w:name w:val="A9FA7A6EBBC24F70A03DD508A57D2E98"/>
        <w:category>
          <w:name w:val="Splošno"/>
          <w:gallery w:val="placeholder"/>
        </w:category>
        <w:types>
          <w:type w:val="bbPlcHdr"/>
        </w:types>
        <w:behaviors>
          <w:behavior w:val="content"/>
        </w:behaviors>
        <w:guid w:val="{010F517B-6BF6-4FAF-B673-F7EE052ABE67}"/>
      </w:docPartPr>
      <w:docPartBody>
        <w:p w:rsidR="00282D1B" w:rsidRDefault="00A723D9" w:rsidP="00A723D9">
          <w:pPr>
            <w:pStyle w:val="A9FA7A6EBBC24F70A03DD508A57D2E981"/>
          </w:pPr>
          <w:r w:rsidRPr="004341D5">
            <w:rPr>
              <w:rStyle w:val="Besedilooznabemesta"/>
            </w:rPr>
            <w:t>Izberite element</w:t>
          </w:r>
        </w:p>
      </w:docPartBody>
    </w:docPart>
    <w:docPart>
      <w:docPartPr>
        <w:name w:val="4B437CEAA59B4442966367DD7E1B426A"/>
        <w:category>
          <w:name w:val="Splošno"/>
          <w:gallery w:val="placeholder"/>
        </w:category>
        <w:types>
          <w:type w:val="bbPlcHdr"/>
        </w:types>
        <w:behaviors>
          <w:behavior w:val="content"/>
        </w:behaviors>
        <w:guid w:val="{CF454DE9-2170-4ED0-A99D-7B551DE984DD}"/>
      </w:docPartPr>
      <w:docPartBody>
        <w:p w:rsidR="00282D1B" w:rsidRDefault="00A723D9" w:rsidP="00A723D9">
          <w:pPr>
            <w:pStyle w:val="4B437CEAA59B4442966367DD7E1B426A1"/>
          </w:pPr>
          <w:r w:rsidRPr="00C96504">
            <w:rPr>
              <w:color w:val="808080" w:themeColor="background1" w:themeShade="80"/>
            </w:rPr>
            <w:t>Vpi</w:t>
          </w:r>
          <w:r>
            <w:rPr>
              <w:color w:val="808080" w:themeColor="background1" w:themeShade="80"/>
            </w:rPr>
            <w:t>šite</w:t>
          </w:r>
          <w:r w:rsidRPr="00C96504">
            <w:rPr>
              <w:color w:val="808080" w:themeColor="background1" w:themeShade="80"/>
            </w:rPr>
            <w:t xml:space="preserve"> dejavnost, relevantno za predmet tega javnega naročila</w:t>
          </w:r>
        </w:p>
      </w:docPartBody>
    </w:docPart>
    <w:docPart>
      <w:docPartPr>
        <w:name w:val="A22E7298EE89436D9434F2EFF30F3FB0"/>
        <w:category>
          <w:name w:val="Splošno"/>
          <w:gallery w:val="placeholder"/>
        </w:category>
        <w:types>
          <w:type w:val="bbPlcHdr"/>
        </w:types>
        <w:behaviors>
          <w:behavior w:val="content"/>
        </w:behaviors>
        <w:guid w:val="{CF0C064D-EC20-4C6F-8E43-4A1A9A315EEF}"/>
      </w:docPartPr>
      <w:docPartBody>
        <w:p w:rsidR="00282D1B" w:rsidRDefault="00A723D9" w:rsidP="00A723D9">
          <w:pPr>
            <w:pStyle w:val="A22E7298EE89436D9434F2EFF30F3FB01"/>
          </w:pPr>
          <w:r w:rsidRPr="00C96504">
            <w:rPr>
              <w:rStyle w:val="Besedilooznabemesta"/>
            </w:rPr>
            <w:t>Vpišite ime in priimek</w:t>
          </w:r>
        </w:p>
      </w:docPartBody>
    </w:docPart>
    <w:docPart>
      <w:docPartPr>
        <w:name w:val="1A35B88F97504F12A834750C4254D4C8"/>
        <w:category>
          <w:name w:val="Splošno"/>
          <w:gallery w:val="placeholder"/>
        </w:category>
        <w:types>
          <w:type w:val="bbPlcHdr"/>
        </w:types>
        <w:behaviors>
          <w:behavior w:val="content"/>
        </w:behaviors>
        <w:guid w:val="{AEECBF8A-CC4D-47D2-AB48-F90B7340042F}"/>
      </w:docPartPr>
      <w:docPartBody>
        <w:p w:rsidR="00B71F92" w:rsidRDefault="00A723D9" w:rsidP="00A723D9">
          <w:pPr>
            <w:pStyle w:val="1A35B88F97504F12A834750C4254D4C8"/>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7BC1318F885D43AD9485DA8363D4D792"/>
        <w:category>
          <w:name w:val="Splošno"/>
          <w:gallery w:val="placeholder"/>
        </w:category>
        <w:types>
          <w:type w:val="bbPlcHdr"/>
        </w:types>
        <w:behaviors>
          <w:behavior w:val="content"/>
        </w:behaviors>
        <w:guid w:val="{04D290A4-F851-4616-ACD5-4267F8F0C382}"/>
      </w:docPartPr>
      <w:docPartBody>
        <w:p w:rsidR="00225FB9" w:rsidRDefault="00A723D9" w:rsidP="00A723D9">
          <w:pPr>
            <w:pStyle w:val="7BC1318F885D43AD9485DA8363D4D7921"/>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C1B5AF07D5F54ED09CF51E74791DC2FB"/>
        <w:category>
          <w:name w:val="Splošno"/>
          <w:gallery w:val="placeholder"/>
        </w:category>
        <w:types>
          <w:type w:val="bbPlcHdr"/>
        </w:types>
        <w:behaviors>
          <w:behavior w:val="content"/>
        </w:behaviors>
        <w:guid w:val="{4E2B0BD0-4B64-40B9-9C82-9E3348B7F372}"/>
      </w:docPartPr>
      <w:docPartBody>
        <w:p w:rsidR="00EA5E16" w:rsidRDefault="00FA005A" w:rsidP="00FA005A">
          <w:pPr>
            <w:pStyle w:val="C1B5AF07D5F54ED09CF51E74791DC2FB"/>
          </w:pPr>
          <w:r>
            <w:rPr>
              <w:rStyle w:val="Besedilooznabemesta"/>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193811"/>
    <w:rsid w:val="001B25E9"/>
    <w:rsid w:val="001D251D"/>
    <w:rsid w:val="002252E4"/>
    <w:rsid w:val="00225FB9"/>
    <w:rsid w:val="00282D1B"/>
    <w:rsid w:val="002921C3"/>
    <w:rsid w:val="002D32FE"/>
    <w:rsid w:val="00383EF5"/>
    <w:rsid w:val="0038401A"/>
    <w:rsid w:val="00395A08"/>
    <w:rsid w:val="003A7B89"/>
    <w:rsid w:val="004A39CF"/>
    <w:rsid w:val="004C2E4A"/>
    <w:rsid w:val="005C61CD"/>
    <w:rsid w:val="005F3FFD"/>
    <w:rsid w:val="00610516"/>
    <w:rsid w:val="0061054A"/>
    <w:rsid w:val="0062522D"/>
    <w:rsid w:val="00665F86"/>
    <w:rsid w:val="00690F71"/>
    <w:rsid w:val="006C6AC8"/>
    <w:rsid w:val="006D6275"/>
    <w:rsid w:val="00706BEB"/>
    <w:rsid w:val="0070780F"/>
    <w:rsid w:val="00717D66"/>
    <w:rsid w:val="00726BE5"/>
    <w:rsid w:val="00740FC3"/>
    <w:rsid w:val="007A1D99"/>
    <w:rsid w:val="007D4AA0"/>
    <w:rsid w:val="008724C1"/>
    <w:rsid w:val="00874A76"/>
    <w:rsid w:val="00892446"/>
    <w:rsid w:val="008A31BE"/>
    <w:rsid w:val="008B1E50"/>
    <w:rsid w:val="008F2FBA"/>
    <w:rsid w:val="00920EA5"/>
    <w:rsid w:val="00983F3A"/>
    <w:rsid w:val="00A35919"/>
    <w:rsid w:val="00A723D9"/>
    <w:rsid w:val="00A84046"/>
    <w:rsid w:val="00AB0344"/>
    <w:rsid w:val="00B16CEB"/>
    <w:rsid w:val="00B71F92"/>
    <w:rsid w:val="00C3131A"/>
    <w:rsid w:val="00C637ED"/>
    <w:rsid w:val="00C7157A"/>
    <w:rsid w:val="00C95345"/>
    <w:rsid w:val="00CE5ECF"/>
    <w:rsid w:val="00D36B91"/>
    <w:rsid w:val="00D80EE7"/>
    <w:rsid w:val="00D90557"/>
    <w:rsid w:val="00D927AA"/>
    <w:rsid w:val="00DF013D"/>
    <w:rsid w:val="00E3226B"/>
    <w:rsid w:val="00E723D5"/>
    <w:rsid w:val="00EA5E16"/>
    <w:rsid w:val="00EB44FE"/>
    <w:rsid w:val="00ED3404"/>
    <w:rsid w:val="00ED5327"/>
    <w:rsid w:val="00F45FD0"/>
    <w:rsid w:val="00F828B3"/>
    <w:rsid w:val="00FA005A"/>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FA005A"/>
    <w:rPr>
      <w:color w:val="808080"/>
    </w:rPr>
  </w:style>
  <w:style w:type="paragraph" w:customStyle="1" w:styleId="563BBDEDAF9B41DBA7BB788948C2B4846">
    <w:name w:val="563BBDEDAF9B41DBA7BB788948C2B4846"/>
    <w:rsid w:val="00A723D9"/>
    <w:pPr>
      <w:spacing w:after="0" w:line="240" w:lineRule="auto"/>
      <w:jc w:val="both"/>
    </w:pPr>
    <w:rPr>
      <w:kern w:val="0"/>
      <w14:ligatures w14:val="none"/>
    </w:rPr>
  </w:style>
  <w:style w:type="paragraph" w:customStyle="1" w:styleId="6A49DBCBE3B04B8CA99873CC13DCAAC96">
    <w:name w:val="6A49DBCBE3B04B8CA99873CC13DCAAC96"/>
    <w:rsid w:val="00A723D9"/>
    <w:pPr>
      <w:spacing w:after="0" w:line="240" w:lineRule="auto"/>
      <w:jc w:val="both"/>
    </w:pPr>
    <w:rPr>
      <w:kern w:val="0"/>
      <w14:ligatures w14:val="none"/>
    </w:rPr>
  </w:style>
  <w:style w:type="paragraph" w:customStyle="1" w:styleId="61D365ACC4F74797AAA08A2467240D2F6">
    <w:name w:val="61D365ACC4F74797AAA08A2467240D2F6"/>
    <w:rsid w:val="00A723D9"/>
    <w:pPr>
      <w:spacing w:after="0" w:line="240" w:lineRule="auto"/>
      <w:jc w:val="both"/>
    </w:pPr>
    <w:rPr>
      <w:kern w:val="0"/>
      <w14:ligatures w14:val="none"/>
    </w:rPr>
  </w:style>
  <w:style w:type="paragraph" w:customStyle="1" w:styleId="719604C15DDD40DDA766819F0DE742AD6">
    <w:name w:val="719604C15DDD40DDA766819F0DE742AD6"/>
    <w:rsid w:val="00A723D9"/>
    <w:pPr>
      <w:spacing w:after="0" w:line="240" w:lineRule="auto"/>
      <w:jc w:val="both"/>
    </w:pPr>
    <w:rPr>
      <w:kern w:val="0"/>
      <w14:ligatures w14:val="none"/>
    </w:rPr>
  </w:style>
  <w:style w:type="paragraph" w:customStyle="1" w:styleId="34233A05C0574CD6B43E87FFD209EAD96">
    <w:name w:val="34233A05C0574CD6B43E87FFD209EAD96"/>
    <w:rsid w:val="00A723D9"/>
    <w:pPr>
      <w:spacing w:after="0" w:line="240" w:lineRule="auto"/>
      <w:jc w:val="both"/>
    </w:pPr>
    <w:rPr>
      <w:kern w:val="0"/>
      <w14:ligatures w14:val="none"/>
    </w:rPr>
  </w:style>
  <w:style w:type="paragraph" w:customStyle="1" w:styleId="91E7913119AC4EB69EEE5170938D88B46">
    <w:name w:val="91E7913119AC4EB69EEE5170938D88B46"/>
    <w:rsid w:val="00A723D9"/>
    <w:pPr>
      <w:spacing w:after="0" w:line="240" w:lineRule="auto"/>
      <w:jc w:val="both"/>
    </w:pPr>
    <w:rPr>
      <w:kern w:val="0"/>
      <w14:ligatures w14:val="none"/>
    </w:rPr>
  </w:style>
  <w:style w:type="paragraph" w:customStyle="1" w:styleId="8C20AD08D952464987DB5639ED563A876">
    <w:name w:val="8C20AD08D952464987DB5639ED563A876"/>
    <w:rsid w:val="00A723D9"/>
    <w:pPr>
      <w:spacing w:after="200" w:line="288" w:lineRule="auto"/>
    </w:pPr>
    <w:rPr>
      <w:kern w:val="0"/>
      <w14:ligatures w14:val="none"/>
    </w:rPr>
  </w:style>
  <w:style w:type="paragraph" w:customStyle="1" w:styleId="D477E4BF4F9D4620B6D277B42FFAAB7A6">
    <w:name w:val="D477E4BF4F9D4620B6D277B42FFAAB7A6"/>
    <w:rsid w:val="00A723D9"/>
    <w:pPr>
      <w:spacing w:after="200" w:line="288" w:lineRule="auto"/>
    </w:pPr>
    <w:rPr>
      <w:kern w:val="0"/>
      <w14:ligatures w14:val="none"/>
    </w:rPr>
  </w:style>
  <w:style w:type="paragraph" w:customStyle="1" w:styleId="2DF1F052EF964978A63AFDEAA97E633F1">
    <w:name w:val="2DF1F052EF964978A63AFDEAA97E633F1"/>
    <w:rsid w:val="00A723D9"/>
    <w:pPr>
      <w:spacing w:after="200" w:line="288" w:lineRule="auto"/>
    </w:pPr>
    <w:rPr>
      <w:kern w:val="0"/>
      <w14:ligatures w14:val="none"/>
    </w:rPr>
  </w:style>
  <w:style w:type="paragraph" w:customStyle="1" w:styleId="3AB617F4C7D1442F9272C64B1A3BBF2C1">
    <w:name w:val="3AB617F4C7D1442F9272C64B1A3BBF2C1"/>
    <w:rsid w:val="00A723D9"/>
    <w:pPr>
      <w:spacing w:after="200" w:line="288" w:lineRule="auto"/>
    </w:pPr>
    <w:rPr>
      <w:kern w:val="0"/>
      <w14:ligatures w14:val="none"/>
    </w:rPr>
  </w:style>
  <w:style w:type="paragraph" w:customStyle="1" w:styleId="BB9A50D600444DF1A82F1C337B5E00371">
    <w:name w:val="BB9A50D600444DF1A82F1C337B5E00371"/>
    <w:rsid w:val="00A723D9"/>
    <w:pPr>
      <w:spacing w:after="0" w:line="240" w:lineRule="auto"/>
      <w:jc w:val="both"/>
    </w:pPr>
    <w:rPr>
      <w:kern w:val="0"/>
      <w14:ligatures w14:val="none"/>
    </w:rPr>
  </w:style>
  <w:style w:type="paragraph" w:customStyle="1" w:styleId="32BBFD065782403F85CBA77D719293D01">
    <w:name w:val="32BBFD065782403F85CBA77D719293D01"/>
    <w:rsid w:val="00A723D9"/>
    <w:pPr>
      <w:spacing w:after="0" w:line="240" w:lineRule="auto"/>
      <w:jc w:val="both"/>
    </w:pPr>
    <w:rPr>
      <w:kern w:val="0"/>
      <w14:ligatures w14:val="none"/>
    </w:rPr>
  </w:style>
  <w:style w:type="paragraph" w:customStyle="1" w:styleId="4F075DEA84704A31B857FDACF434C20B1">
    <w:name w:val="4F075DEA84704A31B857FDACF434C20B1"/>
    <w:rsid w:val="00A723D9"/>
    <w:pPr>
      <w:spacing w:after="0" w:line="240" w:lineRule="auto"/>
      <w:jc w:val="both"/>
    </w:pPr>
    <w:rPr>
      <w:kern w:val="0"/>
      <w14:ligatures w14:val="none"/>
    </w:rPr>
  </w:style>
  <w:style w:type="paragraph" w:customStyle="1" w:styleId="A2D4C9B139E94A8BBA8641BBE5FF00A01">
    <w:name w:val="A2D4C9B139E94A8BBA8641BBE5FF00A01"/>
    <w:rsid w:val="00A723D9"/>
    <w:pPr>
      <w:spacing w:after="0" w:line="240" w:lineRule="auto"/>
      <w:jc w:val="both"/>
    </w:pPr>
    <w:rPr>
      <w:kern w:val="0"/>
      <w14:ligatures w14:val="none"/>
    </w:rPr>
  </w:style>
  <w:style w:type="paragraph" w:customStyle="1" w:styleId="71308CB04E634B4E8FC84E625AB696021">
    <w:name w:val="71308CB04E634B4E8FC84E625AB696021"/>
    <w:rsid w:val="00A723D9"/>
    <w:pPr>
      <w:spacing w:after="0" w:line="240" w:lineRule="auto"/>
      <w:jc w:val="both"/>
    </w:pPr>
    <w:rPr>
      <w:kern w:val="0"/>
      <w14:ligatures w14:val="none"/>
    </w:rPr>
  </w:style>
  <w:style w:type="paragraph" w:customStyle="1" w:styleId="852DA5B421B34CBFBFB2DCD2F129EDC71">
    <w:name w:val="852DA5B421B34CBFBFB2DCD2F129EDC71"/>
    <w:rsid w:val="00A723D9"/>
    <w:pPr>
      <w:spacing w:after="0" w:line="240" w:lineRule="auto"/>
      <w:jc w:val="both"/>
    </w:pPr>
    <w:rPr>
      <w:kern w:val="0"/>
      <w14:ligatures w14:val="none"/>
    </w:rPr>
  </w:style>
  <w:style w:type="paragraph" w:customStyle="1" w:styleId="A9FA7A6EBBC24F70A03DD508A57D2E981">
    <w:name w:val="A9FA7A6EBBC24F70A03DD508A57D2E981"/>
    <w:rsid w:val="00A723D9"/>
    <w:pPr>
      <w:spacing w:after="0" w:line="240" w:lineRule="auto"/>
      <w:jc w:val="both"/>
    </w:pPr>
    <w:rPr>
      <w:kern w:val="0"/>
      <w14:ligatures w14:val="none"/>
    </w:rPr>
  </w:style>
  <w:style w:type="paragraph" w:customStyle="1" w:styleId="4B437CEAA59B4442966367DD7E1B426A1">
    <w:name w:val="4B437CEAA59B4442966367DD7E1B426A1"/>
    <w:rsid w:val="00A723D9"/>
    <w:pPr>
      <w:spacing w:after="0" w:line="240" w:lineRule="auto"/>
      <w:jc w:val="both"/>
    </w:pPr>
    <w:rPr>
      <w:kern w:val="0"/>
      <w14:ligatures w14:val="none"/>
    </w:rPr>
  </w:style>
  <w:style w:type="paragraph" w:customStyle="1" w:styleId="B05318986FFE4CB083843EE941C5EBB71">
    <w:name w:val="B05318986FFE4CB083843EE941C5EBB71"/>
    <w:rsid w:val="00A723D9"/>
    <w:pPr>
      <w:spacing w:after="0" w:line="240" w:lineRule="auto"/>
      <w:jc w:val="both"/>
    </w:pPr>
    <w:rPr>
      <w:kern w:val="0"/>
      <w14:ligatures w14:val="none"/>
    </w:rPr>
  </w:style>
  <w:style w:type="paragraph" w:customStyle="1" w:styleId="A22E7298EE89436D9434F2EFF30F3FB01">
    <w:name w:val="A22E7298EE89436D9434F2EFF30F3FB01"/>
    <w:rsid w:val="00A723D9"/>
    <w:pPr>
      <w:spacing w:after="0" w:line="240" w:lineRule="auto"/>
      <w:jc w:val="both"/>
    </w:pPr>
    <w:rPr>
      <w:kern w:val="0"/>
      <w14:ligatures w14:val="none"/>
    </w:rPr>
  </w:style>
  <w:style w:type="paragraph" w:customStyle="1" w:styleId="C5D70BB75C814103B98E9F7F283947FB1">
    <w:name w:val="C5D70BB75C814103B98E9F7F283947FB1"/>
    <w:rsid w:val="00A723D9"/>
    <w:pPr>
      <w:spacing w:after="0" w:line="240" w:lineRule="auto"/>
      <w:jc w:val="both"/>
    </w:pPr>
    <w:rPr>
      <w:kern w:val="0"/>
      <w14:ligatures w14:val="none"/>
    </w:rPr>
  </w:style>
  <w:style w:type="paragraph" w:customStyle="1" w:styleId="677EBCDBD8FD48CC9E3E31C7B5A581751">
    <w:name w:val="677EBCDBD8FD48CC9E3E31C7B5A581751"/>
    <w:rsid w:val="00A723D9"/>
    <w:pPr>
      <w:spacing w:after="0" w:line="240" w:lineRule="auto"/>
      <w:jc w:val="both"/>
    </w:pPr>
    <w:rPr>
      <w:kern w:val="0"/>
      <w14:ligatures w14:val="none"/>
    </w:rPr>
  </w:style>
  <w:style w:type="paragraph" w:customStyle="1" w:styleId="A7837BA9F474493780AD94AB5EB3348F1">
    <w:name w:val="A7837BA9F474493780AD94AB5EB3348F1"/>
    <w:rsid w:val="00A723D9"/>
    <w:pPr>
      <w:spacing w:after="0" w:line="240" w:lineRule="auto"/>
      <w:jc w:val="both"/>
    </w:pPr>
    <w:rPr>
      <w:kern w:val="0"/>
      <w14:ligatures w14:val="none"/>
    </w:rPr>
  </w:style>
  <w:style w:type="paragraph" w:customStyle="1" w:styleId="1A35B88F97504F12A834750C4254D4C8">
    <w:name w:val="1A35B88F97504F12A834750C4254D4C8"/>
    <w:rsid w:val="00A723D9"/>
    <w:pPr>
      <w:spacing w:after="0" w:line="240" w:lineRule="auto"/>
      <w:jc w:val="both"/>
    </w:pPr>
    <w:rPr>
      <w:kern w:val="0"/>
      <w14:ligatures w14:val="none"/>
    </w:rPr>
  </w:style>
  <w:style w:type="paragraph" w:customStyle="1" w:styleId="7BC1318F885D43AD9485DA8363D4D7921">
    <w:name w:val="7BC1318F885D43AD9485DA8363D4D7921"/>
    <w:rsid w:val="00A723D9"/>
    <w:pPr>
      <w:spacing w:after="0" w:line="240" w:lineRule="auto"/>
      <w:jc w:val="both"/>
    </w:pPr>
    <w:rPr>
      <w:kern w:val="0"/>
      <w14:ligatures w14:val="none"/>
    </w:rPr>
  </w:style>
  <w:style w:type="paragraph" w:customStyle="1" w:styleId="632C2A34D4F7470F9649767ACF959BFC1">
    <w:name w:val="632C2A34D4F7470F9649767ACF959BFC1"/>
    <w:rsid w:val="00A723D9"/>
    <w:pPr>
      <w:spacing w:after="0" w:line="240" w:lineRule="auto"/>
      <w:jc w:val="both"/>
    </w:pPr>
    <w:rPr>
      <w:kern w:val="0"/>
      <w14:ligatures w14:val="none"/>
    </w:rPr>
  </w:style>
  <w:style w:type="paragraph" w:customStyle="1" w:styleId="2D014B71153D49F6B88BCC6FF3574B1E1">
    <w:name w:val="2D014B71153D49F6B88BCC6FF3574B1E1"/>
    <w:rsid w:val="00A723D9"/>
    <w:pPr>
      <w:spacing w:after="0" w:line="240" w:lineRule="auto"/>
      <w:jc w:val="both"/>
    </w:pPr>
    <w:rPr>
      <w:kern w:val="0"/>
      <w14:ligatures w14:val="none"/>
    </w:rPr>
  </w:style>
  <w:style w:type="paragraph" w:customStyle="1" w:styleId="C1B5AF07D5F54ED09CF51E74791DC2FB">
    <w:name w:val="C1B5AF07D5F54ED09CF51E74791DC2FB"/>
    <w:rsid w:val="00FA00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11</Pages>
  <Words>3836</Words>
  <Characters>21869</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JN Oprema Vrtec Sp. Duplek</vt:lpstr>
    </vt:vector>
  </TitlesOfParts>
  <Company/>
  <LinksUpToDate>false</LinksUpToDate>
  <CharactersWithSpaces>25654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Oprema Vrtec Sp. Duplek</dc:title>
  <dc:subject>DOKUMENTACIJA V ZVEZI Z ODDAJO JAVNEGA NAROČILA</dc:subject>
  <dc:creator>Tanja</dc:creator>
  <cp:keywords/>
  <cp:lastModifiedBy>Tanja Vintar</cp:lastModifiedBy>
  <cp:revision>3</cp:revision>
  <cp:lastPrinted>2024-01-26T15:02:00Z</cp:lastPrinted>
  <dcterms:created xsi:type="dcterms:W3CDTF">2024-01-26T15:02:00Z</dcterms:created>
  <dcterms:modified xsi:type="dcterms:W3CDTF">2024-01-26T15:04:00Z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